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3F" w:rsidRPr="003416A4" w:rsidRDefault="00F1173F" w:rsidP="00D17231">
      <w:pPr>
        <w:ind w:left="2880" w:firstLine="720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water-droplet.jpg" style="position:absolute;left:0;text-align:left;margin-left:329.25pt;margin-top:-69.75pt;width:211.5pt;height:170.25pt;z-index:-251661312;visibility:visible">
            <v:imagedata r:id="rId7" o:title=""/>
          </v:shape>
        </w:pict>
      </w:r>
      <w:r>
        <w:rPr>
          <w:rFonts w:eastAsia="Times New Roman"/>
          <w:b/>
          <w:bCs/>
          <w:sz w:val="28"/>
          <w:szCs w:val="28"/>
        </w:rPr>
        <w:t>Chemistry of Water</w:t>
      </w:r>
    </w:p>
    <w:p w:rsidR="00F1173F" w:rsidRPr="003416A4" w:rsidRDefault="00F1173F" w:rsidP="00BA1F5C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Inquiry into Life</w:t>
      </w:r>
      <w:r w:rsidRPr="003416A4">
        <w:rPr>
          <w:rFonts w:ascii="Calibri" w:hAnsi="Calibri" w:cs="Calibri"/>
          <w:sz w:val="22"/>
          <w:szCs w:val="22"/>
        </w:rPr>
        <w:t xml:space="preserve"> – pg. </w:t>
      </w:r>
      <w:r>
        <w:rPr>
          <w:rFonts w:ascii="Calibri" w:hAnsi="Calibri" w:cs="Calibri"/>
          <w:sz w:val="22"/>
          <w:szCs w:val="22"/>
        </w:rPr>
        <w:t>24-28</w:t>
      </w:r>
    </w:p>
    <w:p w:rsidR="00F1173F" w:rsidRPr="003416A4" w:rsidRDefault="00F1173F" w:rsidP="00D17231">
      <w:pPr>
        <w:rPr>
          <w:rFonts w:ascii="Calibri" w:hAnsi="Calibri" w:cs="Calibri"/>
          <w:b/>
          <w:bCs/>
          <w:sz w:val="22"/>
          <w:szCs w:val="22"/>
        </w:rPr>
      </w:pPr>
      <w:r w:rsidRPr="003416A4">
        <w:rPr>
          <w:rFonts w:ascii="Calibri" w:hAnsi="Calibri" w:cs="Calibri"/>
          <w:b/>
          <w:bCs/>
          <w:sz w:val="22"/>
          <w:szCs w:val="22"/>
          <w:highlight w:val="yellow"/>
        </w:rPr>
        <w:t>Today’s Objectives:</w:t>
      </w:r>
    </w:p>
    <w:p w:rsidR="00F1173F" w:rsidRPr="00087266" w:rsidRDefault="00F1173F" w:rsidP="00087266">
      <w:pPr>
        <w:numPr>
          <w:ilvl w:val="0"/>
          <w:numId w:val="27"/>
        </w:numPr>
        <w:rPr>
          <w:rFonts w:ascii="Calibri" w:hAnsi="Calibri" w:cs="Calibri"/>
          <w:sz w:val="22"/>
          <w:szCs w:val="22"/>
        </w:rPr>
      </w:pPr>
      <w:r w:rsidRPr="00087266">
        <w:rPr>
          <w:rFonts w:ascii="Calibri" w:hAnsi="Calibri" w:cs="Calibri"/>
          <w:sz w:val="22"/>
          <w:szCs w:val="22"/>
        </w:rPr>
        <w:t>Describe characteristics of water and its role in biological systems, including:</w:t>
      </w:r>
    </w:p>
    <w:p w:rsidR="00F1173F" w:rsidRPr="00087266" w:rsidRDefault="00F1173F" w:rsidP="00087266">
      <w:pPr>
        <w:numPr>
          <w:ilvl w:val="1"/>
          <w:numId w:val="27"/>
        </w:numPr>
        <w:rPr>
          <w:rFonts w:ascii="Calibri" w:hAnsi="Calibri" w:cs="Calibri"/>
          <w:sz w:val="22"/>
          <w:szCs w:val="22"/>
        </w:rPr>
      </w:pPr>
      <w:r w:rsidRPr="00087266">
        <w:rPr>
          <w:rFonts w:ascii="Calibri" w:hAnsi="Calibri" w:cs="Calibri"/>
          <w:sz w:val="22"/>
          <w:szCs w:val="22"/>
        </w:rPr>
        <w:t>Describe the role of water as a solvent, temperature regulator, and lubricant</w:t>
      </w:r>
    </w:p>
    <w:p w:rsidR="00F1173F" w:rsidRDefault="00F1173F" w:rsidP="00BA1F5C">
      <w:pPr>
        <w:numPr>
          <w:ilvl w:val="1"/>
          <w:numId w:val="27"/>
        </w:numPr>
        <w:rPr>
          <w:rFonts w:ascii="Calibri" w:hAnsi="Calibri" w:cs="Calibri"/>
          <w:sz w:val="22"/>
          <w:szCs w:val="22"/>
        </w:rPr>
      </w:pPr>
      <w:r>
        <w:rPr>
          <w:noProof/>
          <w:lang w:eastAsia="zh-CN"/>
        </w:rPr>
        <w:pict>
          <v:shape id="Picture 3" o:spid="_x0000_s1027" type="#_x0000_t75" alt="400_F_9615672_6CXkDXqJa3cM6zpOZbASLwJ5vHcp8ZM5.jpg" style="position:absolute;left:0;text-align:left;margin-left:-63pt;margin-top:9.45pt;width:94.5pt;height:126.75pt;z-index:-251660288;visibility:visible">
            <v:imagedata r:id="rId8" o:title=""/>
          </v:shape>
        </w:pict>
      </w:r>
      <w:r w:rsidRPr="00087266">
        <w:rPr>
          <w:rFonts w:ascii="Calibri" w:hAnsi="Calibri" w:cs="Calibri"/>
          <w:sz w:val="22"/>
          <w:szCs w:val="22"/>
        </w:rPr>
        <w:t>Describe how the polarity of the water molecule results in hydrogen bonding</w:t>
      </w:r>
    </w:p>
    <w:p w:rsidR="00F1173F" w:rsidRDefault="00F1173F" w:rsidP="00BA1F5C">
      <w:pPr>
        <w:ind w:left="1440"/>
        <w:rPr>
          <w:rFonts w:ascii="Calibri" w:hAnsi="Calibri" w:cs="Calibri"/>
          <w:sz w:val="22"/>
          <w:szCs w:val="22"/>
        </w:rPr>
      </w:pPr>
    </w:p>
    <w:p w:rsidR="00F1173F" w:rsidRPr="00BA1F5C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  <w:r w:rsidRPr="00BA1F5C">
        <w:rPr>
          <w:rFonts w:ascii="Calibri" w:hAnsi="Calibri" w:cs="Calibri"/>
          <w:b/>
          <w:bCs/>
          <w:sz w:val="22"/>
          <w:szCs w:val="22"/>
        </w:rPr>
        <w:t>Chemistry of Water</w:t>
      </w:r>
    </w:p>
    <w:p w:rsidR="00F1173F" w:rsidRPr="00BA1F5C" w:rsidRDefault="00F1173F" w:rsidP="0075488A">
      <w:pPr>
        <w:numPr>
          <w:ilvl w:val="0"/>
          <w:numId w:val="2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>Why do we care about water chemistry in a Biology course?</w:t>
      </w:r>
    </w:p>
    <w:p w:rsidR="00F1173F" w:rsidRPr="00BA1F5C" w:rsidRDefault="00F1173F" w:rsidP="0075488A">
      <w:pPr>
        <w:numPr>
          <w:ilvl w:val="1"/>
          <w:numId w:val="2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1) The first cells </w:t>
      </w:r>
      <w:r>
        <w:rPr>
          <w:rFonts w:ascii="Calibri" w:hAnsi="Calibri" w:cs="Calibri"/>
          <w:b/>
          <w:bCs/>
          <w:sz w:val="22"/>
          <w:szCs w:val="22"/>
        </w:rPr>
        <w:t>__________</w:t>
      </w:r>
      <w:r w:rsidRPr="00BA1F5C">
        <w:rPr>
          <w:rFonts w:ascii="Calibri" w:hAnsi="Calibri" w:cs="Calibri"/>
          <w:sz w:val="22"/>
          <w:szCs w:val="22"/>
        </w:rPr>
        <w:t xml:space="preserve"> in water</w:t>
      </w:r>
    </w:p>
    <w:p w:rsidR="00F1173F" w:rsidRPr="00BA1F5C" w:rsidRDefault="00F1173F" w:rsidP="0075488A">
      <w:pPr>
        <w:numPr>
          <w:ilvl w:val="1"/>
          <w:numId w:val="2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2) All living things are </w:t>
      </w:r>
      <w:r>
        <w:rPr>
          <w:rFonts w:ascii="Calibri" w:hAnsi="Calibri" w:cs="Calibri"/>
          <w:b/>
          <w:bCs/>
          <w:sz w:val="22"/>
          <w:szCs w:val="22"/>
        </w:rPr>
        <w:t>________</w:t>
      </w:r>
      <w:r w:rsidRPr="00BA1F5C">
        <w:rPr>
          <w:rFonts w:ascii="Calibri" w:hAnsi="Calibri" w:cs="Calibri"/>
          <w:sz w:val="22"/>
          <w:szCs w:val="22"/>
        </w:rPr>
        <w:t xml:space="preserve"> water</w:t>
      </w:r>
    </w:p>
    <w:p w:rsidR="00F1173F" w:rsidRPr="00BA1F5C" w:rsidRDefault="00F1173F" w:rsidP="0075488A">
      <w:pPr>
        <w:numPr>
          <w:ilvl w:val="1"/>
          <w:numId w:val="2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>3) Due to hydrogen bonding, water molecules cling together which rises the melting and boiling points.  Without hydrogen bonding, most water on the Earth would be steam, making life unlikely</w:t>
      </w:r>
    </w:p>
    <w:p w:rsidR="00F1173F" w:rsidRDefault="00F1173F" w:rsidP="0075488A">
      <w:pPr>
        <w:numPr>
          <w:ilvl w:val="1"/>
          <w:numId w:val="2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These and other unique properties of water make it </w:t>
      </w:r>
      <w:r>
        <w:rPr>
          <w:rFonts w:ascii="Calibri" w:hAnsi="Calibri" w:cs="Calibri"/>
          <w:b/>
          <w:bCs/>
          <w:sz w:val="22"/>
          <w:szCs w:val="22"/>
        </w:rPr>
        <w:t>__________</w:t>
      </w:r>
      <w:r w:rsidRPr="00BA1F5C">
        <w:rPr>
          <w:rFonts w:ascii="Calibri" w:hAnsi="Calibri" w:cs="Calibri"/>
          <w:sz w:val="22"/>
          <w:szCs w:val="22"/>
        </w:rPr>
        <w:t>to the existence of life</w:t>
      </w:r>
    </w:p>
    <w:p w:rsidR="00F1173F" w:rsidRPr="00BA1F5C" w:rsidRDefault="00F1173F" w:rsidP="0075488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BA1F5C">
        <w:rPr>
          <w:rFonts w:ascii="Calibri" w:hAnsi="Calibri" w:cs="Calibri"/>
          <w:b/>
          <w:bCs/>
          <w:sz w:val="22"/>
          <w:szCs w:val="22"/>
        </w:rPr>
        <w:t>Cell Compounds</w:t>
      </w:r>
    </w:p>
    <w:p w:rsidR="00F1173F" w:rsidRPr="00BA1F5C" w:rsidRDefault="00F1173F" w:rsidP="0075488A">
      <w:pPr>
        <w:numPr>
          <w:ilvl w:val="0"/>
          <w:numId w:val="29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In the formation of </w:t>
      </w:r>
      <w:r>
        <w:rPr>
          <w:rFonts w:ascii="Calibri" w:hAnsi="Calibri" w:cs="Calibri"/>
          <w:b/>
          <w:bCs/>
          <w:sz w:val="22"/>
          <w:szCs w:val="22"/>
        </w:rPr>
        <w:t>___________ _______________</w:t>
      </w:r>
      <w:r w:rsidRPr="00BA1F5C">
        <w:rPr>
          <w:rFonts w:ascii="Calibri" w:hAnsi="Calibri" w:cs="Calibri"/>
          <w:sz w:val="22"/>
          <w:szCs w:val="22"/>
        </w:rPr>
        <w:t xml:space="preserve">, both organic or inorganic, atoms must bond together to form </w:t>
      </w:r>
      <w:r>
        <w:rPr>
          <w:rFonts w:ascii="Calibri" w:hAnsi="Calibri" w:cs="Calibri"/>
          <w:b/>
          <w:bCs/>
          <w:sz w:val="22"/>
          <w:szCs w:val="22"/>
        </w:rPr>
        <w:t>_________ _______________</w:t>
      </w:r>
      <w:r w:rsidRPr="00BA1F5C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F1173F" w:rsidRPr="00BA1F5C" w:rsidRDefault="00F1173F" w:rsidP="0075488A">
      <w:pPr>
        <w:numPr>
          <w:ilvl w:val="0"/>
          <w:numId w:val="29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noProof/>
          <w:lang w:eastAsia="zh-CN"/>
        </w:rPr>
        <w:pict>
          <v:shape id="Picture 1" o:spid="_x0000_s1028" type="#_x0000_t75" alt="images.jpg" style="position:absolute;left:0;text-align:left;margin-left:440.25pt;margin-top:2.15pt;width:96pt;height:80.25pt;z-index:-251662336;visibility:visible">
            <v:imagedata r:id="rId9" o:title=""/>
          </v:shape>
        </w:pict>
      </w:r>
      <w:r w:rsidRPr="00BA1F5C">
        <w:rPr>
          <w:rFonts w:ascii="Calibri" w:hAnsi="Calibri" w:cs="Calibri"/>
          <w:sz w:val="22"/>
          <w:szCs w:val="22"/>
        </w:rPr>
        <w:t>In order to do this, the</w:t>
      </w:r>
      <w:r w:rsidRPr="00BA1F5C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_____________ ___________________</w:t>
      </w:r>
      <w:r w:rsidRPr="00BA1F5C">
        <w:rPr>
          <w:rFonts w:ascii="Calibri" w:hAnsi="Calibri" w:cs="Calibri"/>
          <w:sz w:val="22"/>
          <w:szCs w:val="22"/>
        </w:rPr>
        <w:t xml:space="preserve"> around the various nuclei in the compound must also be stable. </w:t>
      </w:r>
    </w:p>
    <w:p w:rsidR="00F1173F" w:rsidRPr="00BA1F5C" w:rsidRDefault="00F1173F" w:rsidP="0075488A">
      <w:pPr>
        <w:numPr>
          <w:ilvl w:val="0"/>
          <w:numId w:val="29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 The stability can be achieved through some degree of </w:t>
      </w:r>
      <w:r>
        <w:rPr>
          <w:rFonts w:ascii="Calibri" w:hAnsi="Calibri" w:cs="Calibri"/>
          <w:b/>
          <w:bCs/>
          <w:sz w:val="22"/>
          <w:szCs w:val="22"/>
        </w:rPr>
        <w:t>____________ _________________</w:t>
      </w:r>
      <w:r w:rsidRPr="00BA1F5C">
        <w:rPr>
          <w:rFonts w:ascii="Calibri" w:hAnsi="Calibri" w:cs="Calibri"/>
          <w:sz w:val="22"/>
          <w:szCs w:val="22"/>
        </w:rPr>
        <w:t xml:space="preserve"> between the atoms </w:t>
      </w:r>
    </w:p>
    <w:p w:rsidR="00F1173F" w:rsidRPr="00BA1F5C" w:rsidRDefault="00F1173F" w:rsidP="0075488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BA1F5C">
        <w:rPr>
          <w:rFonts w:ascii="Calibri" w:hAnsi="Calibri" w:cs="Calibri"/>
          <w:b/>
          <w:bCs/>
          <w:sz w:val="22"/>
          <w:szCs w:val="22"/>
        </w:rPr>
        <w:t>Review of Bonding</w:t>
      </w:r>
    </w:p>
    <w:p w:rsidR="00F1173F" w:rsidRPr="00BA1F5C" w:rsidRDefault="00F1173F" w:rsidP="0075488A">
      <w:pPr>
        <w:numPr>
          <w:ilvl w:val="0"/>
          <w:numId w:val="3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If the atoms in a compound share their electrons reasonably equally, their association is termed a </w:t>
      </w:r>
      <w:r>
        <w:rPr>
          <w:rFonts w:ascii="Calibri" w:hAnsi="Calibri" w:cs="Calibri"/>
          <w:b/>
          <w:bCs/>
          <w:sz w:val="22"/>
          <w:szCs w:val="22"/>
        </w:rPr>
        <w:t>____________ ___________</w:t>
      </w:r>
    </w:p>
    <w:p w:rsidR="00F1173F" w:rsidRPr="00BA1F5C" w:rsidRDefault="00F1173F" w:rsidP="0075488A">
      <w:pPr>
        <w:numPr>
          <w:ilvl w:val="0"/>
          <w:numId w:val="3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The alternative is a very </w:t>
      </w:r>
      <w:r>
        <w:rPr>
          <w:rFonts w:ascii="Calibri" w:hAnsi="Calibri" w:cs="Calibri"/>
          <w:b/>
          <w:bCs/>
          <w:sz w:val="22"/>
          <w:szCs w:val="22"/>
        </w:rPr>
        <w:t>__________ _____________</w:t>
      </w:r>
      <w:r w:rsidRPr="00BA1F5C">
        <w:rPr>
          <w:rFonts w:ascii="Calibri" w:hAnsi="Calibri" w:cs="Calibri"/>
          <w:sz w:val="22"/>
          <w:szCs w:val="22"/>
        </w:rPr>
        <w:t xml:space="preserve">.  This is called </w:t>
      </w:r>
      <w:r>
        <w:rPr>
          <w:rFonts w:ascii="Calibri" w:hAnsi="Calibri" w:cs="Calibri"/>
          <w:b/>
          <w:bCs/>
          <w:sz w:val="22"/>
          <w:szCs w:val="22"/>
        </w:rPr>
        <w:t>_______ _____________</w:t>
      </w:r>
      <w:r w:rsidRPr="00BA1F5C">
        <w:rPr>
          <w:rFonts w:ascii="Calibri" w:hAnsi="Calibri" w:cs="Calibri"/>
          <w:sz w:val="22"/>
          <w:szCs w:val="22"/>
        </w:rPr>
        <w:t xml:space="preserve"> where it seems as though one atom actually </w:t>
      </w:r>
      <w:r>
        <w:rPr>
          <w:rFonts w:ascii="Calibri" w:hAnsi="Calibri" w:cs="Calibri"/>
          <w:b/>
          <w:bCs/>
          <w:sz w:val="22"/>
          <w:szCs w:val="22"/>
        </w:rPr>
        <w:t>________ ___________ _______ ____________-</w:t>
      </w:r>
      <w:r w:rsidRPr="00BA1F5C">
        <w:rPr>
          <w:rFonts w:ascii="Calibri" w:hAnsi="Calibri" w:cs="Calibri"/>
          <w:sz w:val="22"/>
          <w:szCs w:val="22"/>
        </w:rPr>
        <w:t xml:space="preserve">  </w:t>
      </w:r>
    </w:p>
    <w:p w:rsidR="00F1173F" w:rsidRPr="00BA1F5C" w:rsidRDefault="00F1173F" w:rsidP="0075488A">
      <w:pPr>
        <w:numPr>
          <w:ilvl w:val="0"/>
          <w:numId w:val="3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>Neutral</w:t>
      </w:r>
      <w:r w:rsidRPr="00BA1F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BA1F5C">
        <w:rPr>
          <w:rFonts w:ascii="Calibri" w:hAnsi="Calibri" w:cs="Calibri"/>
          <w:sz w:val="22"/>
          <w:szCs w:val="22"/>
        </w:rPr>
        <w:t>atoms become</w:t>
      </w:r>
      <w:r w:rsidRPr="00BA1F5C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____________ _________</w:t>
      </w:r>
      <w:r w:rsidRPr="00BA1F5C">
        <w:rPr>
          <w:rFonts w:ascii="Calibri" w:hAnsi="Calibri" w:cs="Calibri"/>
          <w:sz w:val="22"/>
          <w:szCs w:val="22"/>
        </w:rPr>
        <w:t xml:space="preserve"> when they lose electrons and </w:t>
      </w:r>
      <w:r>
        <w:rPr>
          <w:rFonts w:ascii="Calibri" w:hAnsi="Calibri" w:cs="Calibri"/>
          <w:b/>
          <w:bCs/>
          <w:sz w:val="22"/>
          <w:szCs w:val="22"/>
        </w:rPr>
        <w:t>_____________ ________</w:t>
      </w:r>
      <w:r w:rsidRPr="00BA1F5C">
        <w:rPr>
          <w:rFonts w:ascii="Calibri" w:hAnsi="Calibri" w:cs="Calibri"/>
          <w:sz w:val="22"/>
          <w:szCs w:val="22"/>
        </w:rPr>
        <w:t xml:space="preserve"> when they gain electrons </w:t>
      </w:r>
    </w:p>
    <w:p w:rsidR="00F1173F" w:rsidRDefault="00F1173F" w:rsidP="0075488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BA1F5C">
        <w:rPr>
          <w:rFonts w:ascii="Calibri" w:hAnsi="Calibri" w:cs="Calibri"/>
          <w:b/>
          <w:bCs/>
          <w:sz w:val="22"/>
          <w:szCs w:val="22"/>
        </w:rPr>
        <w:t>Polar Covalent Bonding</w:t>
      </w:r>
    </w:p>
    <w:p w:rsidR="00F1173F" w:rsidRPr="00BA1F5C" w:rsidRDefault="00F1173F" w:rsidP="0075488A">
      <w:pPr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In between these two extremes is what is termed </w:t>
      </w:r>
      <w:r>
        <w:rPr>
          <w:rFonts w:ascii="Calibri" w:hAnsi="Calibri" w:cs="Calibri"/>
          <w:sz w:val="22"/>
          <w:szCs w:val="22"/>
        </w:rPr>
        <w:t>_________ ____________ ______________</w:t>
      </w:r>
      <w:r w:rsidRPr="00BA1F5C">
        <w:rPr>
          <w:rFonts w:ascii="Calibri" w:hAnsi="Calibri" w:cs="Calibri"/>
          <w:sz w:val="22"/>
          <w:szCs w:val="22"/>
        </w:rPr>
        <w:t xml:space="preserve"> </w:t>
      </w:r>
    </w:p>
    <w:p w:rsidR="00F1173F" w:rsidRPr="00BA1F5C" w:rsidRDefault="00F1173F" w:rsidP="0075488A">
      <w:pPr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 Polar covalent molecules have </w:t>
      </w:r>
      <w:r>
        <w:rPr>
          <w:rFonts w:ascii="Calibri" w:hAnsi="Calibri" w:cs="Calibri"/>
          <w:sz w:val="22"/>
          <w:szCs w:val="22"/>
        </w:rPr>
        <w:t>__________</w:t>
      </w:r>
    </w:p>
    <w:p w:rsidR="00F1173F" w:rsidRPr="00BA1F5C" w:rsidRDefault="00F1173F" w:rsidP="0075488A">
      <w:pPr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A </w:t>
      </w:r>
      <w:r>
        <w:rPr>
          <w:rFonts w:ascii="Calibri" w:hAnsi="Calibri" w:cs="Calibri"/>
          <w:sz w:val="22"/>
          <w:szCs w:val="22"/>
        </w:rPr>
        <w:t>__________</w:t>
      </w:r>
      <w:r w:rsidRPr="00BA1F5C">
        <w:rPr>
          <w:rFonts w:ascii="Calibri" w:hAnsi="Calibri" w:cs="Calibri"/>
          <w:sz w:val="22"/>
          <w:szCs w:val="22"/>
        </w:rPr>
        <w:t xml:space="preserve"> is a region with a slight positive or negative charge.  A water molecule is an example of this kind of molecule </w:t>
      </w:r>
    </w:p>
    <w:p w:rsidR="00F1173F" w:rsidRPr="00BA1F5C" w:rsidRDefault="00F1173F" w:rsidP="0075488A">
      <w:pPr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If the electrons in a covalent bond are not shared equally by the two atoms, then this is a </w:t>
      </w:r>
      <w:r>
        <w:rPr>
          <w:rFonts w:ascii="Calibri" w:hAnsi="Calibri" w:cs="Calibri"/>
          <w:sz w:val="22"/>
          <w:szCs w:val="22"/>
        </w:rPr>
        <w:t>________ ____________ __________</w:t>
      </w:r>
    </w:p>
    <w:p w:rsidR="00F1173F" w:rsidRPr="00BA1F5C" w:rsidRDefault="00F1173F" w:rsidP="0075488A">
      <w:pPr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Larger atoms have a greater electronegativity than smaller atoms. </w:t>
      </w:r>
      <w:r>
        <w:rPr>
          <w:rFonts w:ascii="Calibri" w:hAnsi="Calibri" w:cs="Calibri"/>
          <w:b/>
          <w:bCs/>
          <w:sz w:val="22"/>
          <w:szCs w:val="22"/>
        </w:rPr>
        <w:t>__________________</w:t>
      </w:r>
      <w:r w:rsidRPr="00BA1F5C">
        <w:rPr>
          <w:rFonts w:ascii="Calibri" w:hAnsi="Calibri" w:cs="Calibri"/>
          <w:sz w:val="22"/>
          <w:szCs w:val="22"/>
        </w:rPr>
        <w:t xml:space="preserve"> is the ability of an atom to attract electrons. </w:t>
      </w:r>
    </w:p>
    <w:p w:rsidR="00F1173F" w:rsidRPr="00BA1F5C" w:rsidRDefault="00F1173F" w:rsidP="00BA1F5C">
      <w:pPr>
        <w:ind w:left="720"/>
        <w:rPr>
          <w:rFonts w:ascii="Calibri" w:hAnsi="Calibri" w:cs="Calibri"/>
          <w:sz w:val="22"/>
          <w:szCs w:val="22"/>
        </w:rPr>
      </w:pPr>
      <w:r>
        <w:rPr>
          <w:noProof/>
          <w:lang w:eastAsia="zh-CN"/>
        </w:rPr>
        <w:pict>
          <v:shape id="Picture 4" o:spid="_x0000_s1029" type="#_x0000_t75" style="position:absolute;left:0;text-align:left;margin-left:143.25pt;margin-top:6.9pt;width:198pt;height:127.5pt;z-index:-251659264;visibility:visible">
            <v:imagedata r:id="rId10" o:title="" croptop="3714f" cropbottom="4256f" cropleft="6291f" cropright="7655f"/>
          </v:shape>
        </w:pict>
      </w:r>
    </w:p>
    <w:p w:rsidR="00F1173F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BA1F5C">
      <w:pPr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eastAsia="zh-CN"/>
        </w:rPr>
        <w:pict>
          <v:shape id="Picture 5" o:spid="_x0000_s1030" type="#_x0000_t75" alt="3D_WaterHbnds_wiki.jpg" style="position:absolute;margin-left:312pt;margin-top:-45pt;width:210.75pt;height:179.25pt;z-index:-251658240;visibility:visible" wrapcoords="-77 0 -77 21510 21600 21510 21600 0 -77 0">
            <v:imagedata r:id="rId11" o:title=""/>
            <w10:wrap type="tight"/>
          </v:shape>
        </w:pict>
      </w:r>
      <w:r w:rsidRPr="00BA1F5C">
        <w:rPr>
          <w:rFonts w:ascii="Calibri" w:hAnsi="Calibri" w:cs="Calibri"/>
          <w:b/>
          <w:bCs/>
          <w:sz w:val="22"/>
          <w:szCs w:val="22"/>
        </w:rPr>
        <w:t>Bonding in Water</w:t>
      </w:r>
    </w:p>
    <w:p w:rsidR="00F1173F" w:rsidRPr="00BA1F5C" w:rsidRDefault="00F1173F" w:rsidP="0075488A">
      <w:pPr>
        <w:numPr>
          <w:ilvl w:val="0"/>
          <w:numId w:val="3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In a water molecule, each hydrogen atom shares an 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  <w:r w:rsidRPr="00BA1F5C">
        <w:rPr>
          <w:rFonts w:ascii="Calibri" w:hAnsi="Calibri" w:cs="Calibri"/>
          <w:sz w:val="22"/>
          <w:szCs w:val="22"/>
        </w:rPr>
        <w:t xml:space="preserve"> with the oxygen atom</w:t>
      </w:r>
    </w:p>
    <w:p w:rsidR="00F1173F" w:rsidRDefault="00F1173F" w:rsidP="0075488A">
      <w:pPr>
        <w:numPr>
          <w:ilvl w:val="0"/>
          <w:numId w:val="3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The oxygen atom is much 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  <w:r w:rsidRPr="00BA1F5C">
        <w:rPr>
          <w:rFonts w:ascii="Calibri" w:hAnsi="Calibri" w:cs="Calibri"/>
          <w:sz w:val="22"/>
          <w:szCs w:val="22"/>
        </w:rPr>
        <w:t xml:space="preserve"> and tends to attract the shared electrons more (higher </w:t>
      </w:r>
      <w:r>
        <w:rPr>
          <w:rFonts w:ascii="Calibri" w:hAnsi="Calibri" w:cs="Calibri"/>
          <w:b/>
          <w:bCs/>
          <w:sz w:val="22"/>
          <w:szCs w:val="22"/>
        </w:rPr>
        <w:t>________________</w:t>
      </w:r>
      <w:r w:rsidRPr="00BA1F5C">
        <w:rPr>
          <w:rFonts w:ascii="Calibri" w:hAnsi="Calibri" w:cs="Calibri"/>
          <w:sz w:val="22"/>
          <w:szCs w:val="22"/>
        </w:rPr>
        <w:t xml:space="preserve">).  Therefore, oxygen has a </w:t>
      </w:r>
      <w:r>
        <w:rPr>
          <w:rFonts w:ascii="Calibri" w:hAnsi="Calibri" w:cs="Calibri"/>
          <w:b/>
          <w:bCs/>
          <w:sz w:val="22"/>
          <w:szCs w:val="22"/>
        </w:rPr>
        <w:t>________ ________________</w:t>
      </w:r>
      <w:r w:rsidRPr="00BA1F5C">
        <w:rPr>
          <w:rFonts w:ascii="Calibri" w:hAnsi="Calibri" w:cs="Calibri"/>
          <w:sz w:val="22"/>
          <w:szCs w:val="22"/>
        </w:rPr>
        <w:t xml:space="preserve"> charge while the hydrogen's have a </w:t>
      </w:r>
      <w:r>
        <w:rPr>
          <w:rFonts w:ascii="Calibri" w:hAnsi="Calibri" w:cs="Calibri"/>
          <w:b/>
          <w:bCs/>
          <w:sz w:val="22"/>
          <w:szCs w:val="22"/>
        </w:rPr>
        <w:t>__________ _____________</w:t>
      </w:r>
      <w:r w:rsidRPr="00BA1F5C">
        <w:rPr>
          <w:rFonts w:ascii="Calibri" w:hAnsi="Calibri" w:cs="Calibri"/>
          <w:sz w:val="22"/>
          <w:szCs w:val="22"/>
        </w:rPr>
        <w:t xml:space="preserve"> charge </w:t>
      </w:r>
    </w:p>
    <w:p w:rsidR="00F1173F" w:rsidRPr="00BA1F5C" w:rsidRDefault="00F1173F" w:rsidP="0075488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BA1F5C">
        <w:rPr>
          <w:rFonts w:ascii="Calibri" w:hAnsi="Calibri" w:cs="Calibri"/>
          <w:b/>
          <w:bCs/>
          <w:sz w:val="22"/>
          <w:szCs w:val="22"/>
        </w:rPr>
        <w:t>Polarity of Water</w:t>
      </w:r>
    </w:p>
    <w:p w:rsidR="00F1173F" w:rsidRPr="00BA1F5C" w:rsidRDefault="00F1173F" w:rsidP="001A3649">
      <w:pPr>
        <w:numPr>
          <w:ilvl w:val="0"/>
          <w:numId w:val="3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Because water molecules have dipoles, water molecules are loosely </w:t>
      </w:r>
      <w:r>
        <w:rPr>
          <w:rFonts w:ascii="Calibri" w:hAnsi="Calibri" w:cs="Calibri"/>
          <w:b/>
          <w:bCs/>
          <w:sz w:val="22"/>
          <w:szCs w:val="22"/>
        </w:rPr>
        <w:t>___________</w:t>
      </w:r>
      <w:r w:rsidRPr="00BA1F5C">
        <w:rPr>
          <w:rFonts w:ascii="Calibri" w:hAnsi="Calibri" w:cs="Calibri"/>
          <w:sz w:val="22"/>
          <w:szCs w:val="22"/>
        </w:rPr>
        <w:t>to one another</w:t>
      </w:r>
    </w:p>
    <w:p w:rsidR="00F1173F" w:rsidRPr="00BA1F5C" w:rsidRDefault="00F1173F" w:rsidP="001A3649">
      <w:pPr>
        <w:numPr>
          <w:ilvl w:val="0"/>
          <w:numId w:val="3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The negative charge on the </w:t>
      </w:r>
      <w:r>
        <w:rPr>
          <w:rFonts w:ascii="Calibri" w:hAnsi="Calibri" w:cs="Calibri"/>
          <w:b/>
          <w:bCs/>
          <w:sz w:val="22"/>
          <w:szCs w:val="22"/>
        </w:rPr>
        <w:t>__________</w:t>
      </w:r>
      <w:r w:rsidRPr="00BA1F5C">
        <w:rPr>
          <w:rFonts w:ascii="Calibri" w:hAnsi="Calibri" w:cs="Calibri"/>
          <w:sz w:val="22"/>
          <w:szCs w:val="22"/>
        </w:rPr>
        <w:t xml:space="preserve">attracts the positive charge on the 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</w:p>
    <w:p w:rsidR="00F1173F" w:rsidRPr="0075488A" w:rsidRDefault="00F1173F" w:rsidP="001A3649">
      <w:pPr>
        <w:numPr>
          <w:ilvl w:val="0"/>
          <w:numId w:val="3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A1F5C">
        <w:rPr>
          <w:rFonts w:ascii="Calibri" w:hAnsi="Calibri" w:cs="Calibri"/>
          <w:sz w:val="22"/>
          <w:szCs w:val="22"/>
        </w:rPr>
        <w:t xml:space="preserve">This produces a weak bond called a </w:t>
      </w:r>
      <w:r>
        <w:rPr>
          <w:rFonts w:ascii="Calibri" w:hAnsi="Calibri" w:cs="Calibri"/>
          <w:b/>
          <w:bCs/>
          <w:sz w:val="22"/>
          <w:szCs w:val="22"/>
        </w:rPr>
        <w:t>______________</w:t>
      </w:r>
    </w:p>
    <w:p w:rsidR="00F1173F" w:rsidRPr="0075488A" w:rsidRDefault="00F1173F" w:rsidP="001A3649">
      <w:pPr>
        <w:numPr>
          <w:ilvl w:val="0"/>
          <w:numId w:val="3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Each water molecule can form up to </w:t>
      </w:r>
      <w:r>
        <w:rPr>
          <w:rFonts w:ascii="Calibri" w:hAnsi="Calibri" w:cs="Calibri"/>
          <w:b/>
          <w:bCs/>
          <w:sz w:val="22"/>
          <w:szCs w:val="22"/>
        </w:rPr>
        <w:t>____</w:t>
      </w:r>
      <w:r w:rsidRPr="0075488A">
        <w:rPr>
          <w:rFonts w:ascii="Calibri" w:hAnsi="Calibri" w:cs="Calibri"/>
          <w:sz w:val="22"/>
          <w:szCs w:val="22"/>
        </w:rPr>
        <w:t xml:space="preserve"> hydrogen bonds at a time with its neighbors</w:t>
      </w:r>
    </w:p>
    <w:p w:rsidR="00F1173F" w:rsidRDefault="00F1173F" w:rsidP="001A3649">
      <w:pPr>
        <w:numPr>
          <w:ilvl w:val="0"/>
          <w:numId w:val="3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Although the hydrogen bond is </w:t>
      </w:r>
      <w:r>
        <w:rPr>
          <w:rFonts w:ascii="Calibri" w:hAnsi="Calibri" w:cs="Calibri"/>
          <w:b/>
          <w:bCs/>
          <w:sz w:val="22"/>
          <w:szCs w:val="22"/>
        </w:rPr>
        <w:t>________</w:t>
      </w:r>
      <w:r w:rsidRPr="0075488A">
        <w:rPr>
          <w:rFonts w:ascii="Calibri" w:hAnsi="Calibri" w:cs="Calibri"/>
          <w:sz w:val="22"/>
          <w:szCs w:val="22"/>
        </w:rPr>
        <w:t xml:space="preserve">, the vast number of these bonds gives water it’s unique properties </w:t>
      </w:r>
    </w:p>
    <w:p w:rsidR="00F1173F" w:rsidRPr="0075488A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75488A">
        <w:rPr>
          <w:rFonts w:ascii="Calibri" w:hAnsi="Calibri" w:cs="Calibri"/>
          <w:b/>
          <w:bCs/>
          <w:sz w:val="22"/>
          <w:szCs w:val="22"/>
        </w:rPr>
        <w:t xml:space="preserve">Water is a </w:t>
      </w:r>
      <w:r>
        <w:rPr>
          <w:rFonts w:ascii="Calibri" w:hAnsi="Calibri" w:cs="Calibri"/>
          <w:b/>
          <w:bCs/>
          <w:sz w:val="22"/>
          <w:szCs w:val="22"/>
        </w:rPr>
        <w:t>__________</w:t>
      </w:r>
    </w:p>
    <w:p w:rsidR="00F1173F" w:rsidRPr="0075488A" w:rsidRDefault="00F1173F" w:rsidP="001A3649">
      <w:pPr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Due to it’s polarity, water </w:t>
      </w:r>
      <w:r>
        <w:rPr>
          <w:rFonts w:ascii="Calibri" w:hAnsi="Calibri" w:cs="Calibri"/>
          <w:b/>
          <w:bCs/>
          <w:sz w:val="22"/>
          <w:szCs w:val="22"/>
        </w:rPr>
        <w:t>______________</w:t>
      </w:r>
      <w:r w:rsidRPr="0075488A">
        <w:rPr>
          <w:rFonts w:ascii="Calibri" w:hAnsi="Calibri" w:cs="Calibri"/>
          <w:sz w:val="22"/>
          <w:szCs w:val="22"/>
        </w:rPr>
        <w:t xml:space="preserve"> chemical reactions</w:t>
      </w:r>
    </w:p>
    <w:p w:rsidR="00F1173F" w:rsidRPr="0075488A" w:rsidRDefault="00F1173F" w:rsidP="001A3649">
      <w:pPr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It </w:t>
      </w:r>
      <w:r>
        <w:rPr>
          <w:rFonts w:ascii="Calibri" w:hAnsi="Calibri" w:cs="Calibri"/>
          <w:b/>
          <w:bCs/>
          <w:sz w:val="22"/>
          <w:szCs w:val="22"/>
        </w:rPr>
        <w:t>_____________</w:t>
      </w:r>
      <w:r w:rsidRPr="0075488A">
        <w:rPr>
          <w:rFonts w:ascii="Calibri" w:hAnsi="Calibri" w:cs="Calibri"/>
          <w:sz w:val="22"/>
          <w:szCs w:val="22"/>
        </w:rPr>
        <w:t xml:space="preserve">a great number of substances, which are then called </w:t>
      </w:r>
      <w:r>
        <w:rPr>
          <w:rFonts w:ascii="Calibri" w:hAnsi="Calibri" w:cs="Calibri"/>
          <w:b/>
          <w:bCs/>
          <w:sz w:val="22"/>
          <w:szCs w:val="22"/>
        </w:rPr>
        <w:t>__________</w:t>
      </w:r>
    </w:p>
    <w:p w:rsidR="00F1173F" w:rsidRPr="0075488A" w:rsidRDefault="00F1173F" w:rsidP="001A3649">
      <w:pPr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Solutes that are </w:t>
      </w:r>
      <w:r>
        <w:rPr>
          <w:rFonts w:ascii="Calibri" w:hAnsi="Calibri" w:cs="Calibri"/>
          <w:b/>
          <w:bCs/>
          <w:sz w:val="22"/>
          <w:szCs w:val="22"/>
        </w:rPr>
        <w:t>_______</w:t>
      </w:r>
      <w:r w:rsidRPr="0075488A">
        <w:rPr>
          <w:rFonts w:ascii="Calibri" w:hAnsi="Calibri" w:cs="Calibri"/>
          <w:sz w:val="22"/>
          <w:szCs w:val="22"/>
        </w:rPr>
        <w:t xml:space="preserve"> dissolve much more </w:t>
      </w:r>
      <w:r>
        <w:rPr>
          <w:rFonts w:ascii="Calibri" w:hAnsi="Calibri" w:cs="Calibri"/>
          <w:b/>
          <w:bCs/>
          <w:sz w:val="22"/>
          <w:szCs w:val="22"/>
        </w:rPr>
        <w:t>________</w:t>
      </w:r>
      <w:r w:rsidRPr="0075488A">
        <w:rPr>
          <w:rFonts w:ascii="Calibri" w:hAnsi="Calibri" w:cs="Calibri"/>
          <w:sz w:val="22"/>
          <w:szCs w:val="22"/>
        </w:rPr>
        <w:t xml:space="preserve"> than non-polar solutes</w:t>
      </w:r>
    </w:p>
    <w:p w:rsidR="00F1173F" w:rsidRPr="0075488A" w:rsidRDefault="00F1173F" w:rsidP="001A3649">
      <w:pPr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For example, when </w:t>
      </w:r>
      <w:r>
        <w:rPr>
          <w:rFonts w:ascii="Calibri" w:hAnsi="Calibri" w:cs="Calibri"/>
          <w:b/>
          <w:bCs/>
          <w:sz w:val="22"/>
          <w:szCs w:val="22"/>
        </w:rPr>
        <w:t>________ __________</w:t>
      </w:r>
      <w:r w:rsidRPr="0075488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5488A">
        <w:rPr>
          <w:rFonts w:ascii="Calibri" w:hAnsi="Calibri" w:cs="Calibri"/>
          <w:sz w:val="22"/>
          <w:szCs w:val="22"/>
        </w:rPr>
        <w:t>(such as NaCl), are put into water, the</w:t>
      </w:r>
      <w:r>
        <w:rPr>
          <w:rFonts w:ascii="Calibri" w:hAnsi="Calibri" w:cs="Calibri"/>
          <w:b/>
          <w:bCs/>
          <w:sz w:val="22"/>
          <w:szCs w:val="22"/>
        </w:rPr>
        <w:t>___________</w:t>
      </w:r>
      <w:r w:rsidRPr="0075488A">
        <w:rPr>
          <w:rFonts w:ascii="Calibri" w:hAnsi="Calibri" w:cs="Calibri"/>
          <w:sz w:val="22"/>
          <w:szCs w:val="22"/>
        </w:rPr>
        <w:t xml:space="preserve"> ends of the water molecules are attracted to the sodium ions, and the </w:t>
      </w:r>
      <w:r>
        <w:rPr>
          <w:rFonts w:ascii="Calibri" w:hAnsi="Calibri" w:cs="Calibri"/>
          <w:b/>
          <w:bCs/>
          <w:sz w:val="22"/>
          <w:szCs w:val="22"/>
        </w:rPr>
        <w:t>___________</w:t>
      </w:r>
      <w:r w:rsidRPr="0075488A">
        <w:rPr>
          <w:rFonts w:ascii="Calibri" w:hAnsi="Calibri" w:cs="Calibri"/>
          <w:sz w:val="22"/>
          <w:szCs w:val="22"/>
        </w:rPr>
        <w:t xml:space="preserve"> ends are attracted to the chloride ions</w:t>
      </w:r>
    </w:p>
    <w:p w:rsidR="00F1173F" w:rsidRDefault="00F1173F" w:rsidP="001A3649">
      <w:pPr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488A">
        <w:rPr>
          <w:rFonts w:ascii="Calibri" w:hAnsi="Calibri" w:cs="Calibri"/>
          <w:sz w:val="22"/>
          <w:szCs w:val="22"/>
        </w:rPr>
        <w:t xml:space="preserve">This causes the sodium ions and chloride ions to </w:t>
      </w:r>
      <w:r>
        <w:rPr>
          <w:rFonts w:ascii="Calibri" w:hAnsi="Calibri" w:cs="Calibri"/>
          <w:b/>
          <w:bCs/>
          <w:sz w:val="22"/>
          <w:szCs w:val="22"/>
        </w:rPr>
        <w:t>___________</w:t>
      </w:r>
      <w:r w:rsidRPr="0075488A">
        <w:rPr>
          <w:rFonts w:ascii="Calibri" w:hAnsi="Calibri" w:cs="Calibri"/>
          <w:sz w:val="22"/>
          <w:szCs w:val="22"/>
        </w:rPr>
        <w:t>, or dissolve, in water</w:t>
      </w:r>
    </w:p>
    <w:p w:rsidR="00F1173F" w:rsidRPr="001A3649" w:rsidRDefault="00F1173F" w:rsidP="001A3649">
      <w:pPr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hyperlink r:id="rId12" w:history="1">
        <w:r w:rsidRPr="001A3649">
          <w:rPr>
            <w:rStyle w:val="Hyperlink"/>
            <w:rFonts w:ascii="Calibri" w:hAnsi="Calibri" w:cs="Calibri"/>
            <w:sz w:val="22"/>
            <w:szCs w:val="22"/>
          </w:rPr>
          <w:t>http</w:t>
        </w:r>
      </w:hyperlink>
      <w:hyperlink r:id="rId13" w:history="1">
        <w:r w:rsidRPr="001A3649">
          <w:rPr>
            <w:rStyle w:val="Hyperlink"/>
            <w:rFonts w:ascii="Calibri" w:hAnsi="Calibri" w:cs="Calibri"/>
            <w:sz w:val="22"/>
            <w:szCs w:val="22"/>
          </w:rPr>
          <w:t>://</w:t>
        </w:r>
      </w:hyperlink>
      <w:hyperlink r:id="rId14" w:history="1">
        <w:r w:rsidRPr="001A3649">
          <w:rPr>
            <w:rStyle w:val="Hyperlink"/>
            <w:rFonts w:ascii="Calibri" w:hAnsi="Calibri" w:cs="Calibri"/>
            <w:sz w:val="22"/>
            <w:szCs w:val="22"/>
          </w:rPr>
          <w:t>programs.northlandcollege.edu/biology/Biology1111/animations/dissolve.html</w:t>
        </w:r>
      </w:hyperlink>
      <w:r w:rsidRPr="001A3649">
        <w:rPr>
          <w:rFonts w:ascii="Calibri" w:hAnsi="Calibri" w:cs="Calibri"/>
          <w:sz w:val="22"/>
          <w:szCs w:val="22"/>
        </w:rPr>
        <w:t xml:space="preserve"> </w:t>
      </w:r>
    </w:p>
    <w:p w:rsidR="00F1173F" w:rsidRPr="001A3649" w:rsidRDefault="00F1173F" w:rsidP="001A3649">
      <w:pPr>
        <w:pStyle w:val="ListParagraph"/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Since blood is mainly water, the ability of water to dissolve and transport substances greatly aids in bringing about necessary </w:t>
      </w:r>
      <w:r>
        <w:rPr>
          <w:rFonts w:ascii="Calibri" w:hAnsi="Calibri" w:cs="Calibri"/>
          <w:b/>
          <w:bCs/>
          <w:sz w:val="22"/>
          <w:szCs w:val="22"/>
        </w:rPr>
        <w:t>__________ ____________ ___ ____ ________.</w:t>
      </w:r>
    </w:p>
    <w:p w:rsidR="00F1173F" w:rsidRPr="00BA1F5C" w:rsidRDefault="00F1173F" w:rsidP="001A3649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noProof/>
          <w:lang w:eastAsia="zh-CN"/>
        </w:rPr>
        <w:pict>
          <v:shape id="Picture 6" o:spid="_x0000_s1031" type="#_x0000_t75" alt="textfp023_water_is_a_so_c.jpg" style="position:absolute;left:0;text-align:left;margin-left:81.75pt;margin-top:-.25pt;width:305.4pt;height:105.75pt;z-index:-251657216;visibility:visible" wrapcoords="-53 0 -53 21447 21600 21447 21600 0 -53 0">
            <v:imagedata r:id="rId15" o:title=""/>
            <w10:wrap type="tight"/>
          </v:shape>
        </w:pict>
      </w: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Default="00F1173F" w:rsidP="0075488A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1173F" w:rsidRPr="001A3649" w:rsidRDefault="00F1173F" w:rsidP="0075488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>Water regulates temperature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Water can help regulate temperature because of its </w:t>
      </w:r>
      <w:r>
        <w:rPr>
          <w:rFonts w:ascii="Calibri" w:hAnsi="Calibri" w:cs="Calibri"/>
          <w:b/>
          <w:bCs/>
          <w:sz w:val="22"/>
          <w:szCs w:val="22"/>
        </w:rPr>
        <w:t>_______ ________ ____________</w:t>
      </w:r>
      <w:r w:rsidRPr="001A364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A3649">
        <w:rPr>
          <w:rFonts w:ascii="Calibri" w:hAnsi="Calibri" w:cs="Calibri"/>
          <w:sz w:val="22"/>
          <w:szCs w:val="22"/>
        </w:rPr>
        <w:t xml:space="preserve">(ability to </w:t>
      </w:r>
      <w:r>
        <w:rPr>
          <w:rFonts w:ascii="Calibri" w:hAnsi="Calibri" w:cs="Calibri"/>
          <w:b/>
          <w:bCs/>
          <w:sz w:val="22"/>
          <w:szCs w:val="22"/>
        </w:rPr>
        <w:t>_________ ________ ___________</w:t>
      </w:r>
      <w:r w:rsidRPr="001A364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A3649">
        <w:rPr>
          <w:rFonts w:ascii="Calibri" w:hAnsi="Calibri" w:cs="Calibri"/>
          <w:sz w:val="22"/>
          <w:szCs w:val="22"/>
        </w:rPr>
        <w:t>without a great change in temperature)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This is due to the many </w:t>
      </w:r>
      <w:r>
        <w:rPr>
          <w:rFonts w:ascii="Calibri" w:hAnsi="Calibri" w:cs="Calibri"/>
          <w:b/>
          <w:bCs/>
          <w:sz w:val="22"/>
          <w:szCs w:val="22"/>
        </w:rPr>
        <w:t>_________ __________</w:t>
      </w:r>
      <w:r w:rsidRPr="001A3649">
        <w:rPr>
          <w:rFonts w:ascii="Calibri" w:hAnsi="Calibri" w:cs="Calibri"/>
          <w:sz w:val="22"/>
          <w:szCs w:val="22"/>
        </w:rPr>
        <w:t xml:space="preserve"> that link water molecules together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>In hot weather, water warms slowly, and in winter it releases heat slowly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This property helps us regulate body temperature in different temperatures (our body is over 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  <w:r w:rsidRPr="001A3649">
        <w:rPr>
          <w:rFonts w:ascii="Calibri" w:hAnsi="Calibri" w:cs="Calibri"/>
          <w:sz w:val="22"/>
          <w:szCs w:val="22"/>
        </w:rPr>
        <w:t>!)</w:t>
      </w:r>
    </w:p>
    <w:p w:rsidR="00F1173F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As a liquid 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  <w:r w:rsidRPr="001A3649">
        <w:rPr>
          <w:rFonts w:ascii="Calibri" w:hAnsi="Calibri" w:cs="Calibri"/>
          <w:sz w:val="22"/>
          <w:szCs w:val="22"/>
        </w:rPr>
        <w:t xml:space="preserve">, the surface of the liquid that remains behind cools – called </w:t>
      </w:r>
      <w:r>
        <w:rPr>
          <w:rFonts w:ascii="Calibri" w:hAnsi="Calibri" w:cs="Calibri"/>
          <w:b/>
          <w:bCs/>
          <w:sz w:val="22"/>
          <w:szCs w:val="22"/>
        </w:rPr>
        <w:t>_____________ _______________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This occurs because the most </w:t>
      </w:r>
      <w:r>
        <w:rPr>
          <w:rFonts w:ascii="Calibri" w:hAnsi="Calibri" w:cs="Calibri"/>
          <w:b/>
          <w:bCs/>
          <w:sz w:val="22"/>
          <w:szCs w:val="22"/>
        </w:rPr>
        <w:t>______________</w:t>
      </w:r>
      <w:r w:rsidRPr="001A3649">
        <w:rPr>
          <w:rFonts w:ascii="Calibri" w:hAnsi="Calibri" w:cs="Calibri"/>
          <w:sz w:val="22"/>
          <w:szCs w:val="22"/>
        </w:rPr>
        <w:t xml:space="preserve"> molecules are the most likely to evaporate, leaving the </w:t>
      </w:r>
      <w:r>
        <w:rPr>
          <w:rFonts w:ascii="Calibri" w:hAnsi="Calibri" w:cs="Calibri"/>
          <w:b/>
          <w:bCs/>
          <w:sz w:val="22"/>
          <w:szCs w:val="22"/>
        </w:rPr>
        <w:t>_________ __________ ___________</w:t>
      </w:r>
      <w:r w:rsidRPr="001A3649">
        <w:rPr>
          <w:rFonts w:ascii="Calibri" w:hAnsi="Calibri" w:cs="Calibri"/>
          <w:sz w:val="22"/>
          <w:szCs w:val="22"/>
        </w:rPr>
        <w:t xml:space="preserve"> molecules behind 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 xml:space="preserve">Example: </w:t>
      </w:r>
      <w:r w:rsidRPr="001A3649">
        <w:rPr>
          <w:rFonts w:ascii="Calibri" w:hAnsi="Calibri" w:cs="Calibri"/>
          <w:sz w:val="22"/>
          <w:szCs w:val="22"/>
        </w:rPr>
        <w:t>oceans keep surrounding land masses cool in summer, warm in winter</w:t>
      </w:r>
    </w:p>
    <w:p w:rsidR="00F1173F" w:rsidRPr="001A3649" w:rsidRDefault="00F1173F" w:rsidP="001A3649">
      <w:pPr>
        <w:numPr>
          <w:ilvl w:val="0"/>
          <w:numId w:val="3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 xml:space="preserve">Example: </w:t>
      </w:r>
      <w:r w:rsidRPr="001A3649">
        <w:rPr>
          <w:rFonts w:ascii="Calibri" w:hAnsi="Calibri" w:cs="Calibri"/>
          <w:sz w:val="22"/>
          <w:szCs w:val="22"/>
        </w:rPr>
        <w:t>Body systems are mainly water, so bodies tend to keep fairly constant temperature despite changing external conditions</w:t>
      </w:r>
      <w:r w:rsidRPr="001A3649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F1173F" w:rsidRPr="001A3649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>Ice is less dense than liquid water</w:t>
      </w:r>
    </w:p>
    <w:p w:rsidR="00F1173F" w:rsidRPr="001A3649" w:rsidRDefault="00F1173F" w:rsidP="001A3649">
      <w:pPr>
        <w:numPr>
          <w:ilvl w:val="0"/>
          <w:numId w:val="4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Therefore, ice forms on top of water, 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  <w:r w:rsidRPr="001A3649">
        <w:rPr>
          <w:rFonts w:ascii="Calibri" w:hAnsi="Calibri" w:cs="Calibri"/>
          <w:sz w:val="22"/>
          <w:szCs w:val="22"/>
        </w:rPr>
        <w:t xml:space="preserve"> lower levels. This allows living things to function </w:t>
      </w:r>
      <w:r>
        <w:rPr>
          <w:rFonts w:ascii="Calibri" w:hAnsi="Calibri" w:cs="Calibri"/>
          <w:b/>
          <w:bCs/>
          <w:sz w:val="22"/>
          <w:szCs w:val="22"/>
        </w:rPr>
        <w:t>_____________</w:t>
      </w:r>
      <w:r w:rsidRPr="001A3649">
        <w:rPr>
          <w:rFonts w:ascii="Calibri" w:hAnsi="Calibri" w:cs="Calibri"/>
          <w:sz w:val="22"/>
          <w:szCs w:val="22"/>
        </w:rPr>
        <w:t xml:space="preserve"> the ice</w:t>
      </w:r>
    </w:p>
    <w:p w:rsidR="00F1173F" w:rsidRPr="001A3649" w:rsidRDefault="00F1173F" w:rsidP="001A3649">
      <w:pPr>
        <w:numPr>
          <w:ilvl w:val="0"/>
          <w:numId w:val="4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If ice was more dense than liquid water, it would </w:t>
      </w:r>
      <w:r>
        <w:rPr>
          <w:rFonts w:ascii="Calibri" w:hAnsi="Calibri" w:cs="Calibri"/>
          <w:b/>
          <w:bCs/>
          <w:sz w:val="22"/>
          <w:szCs w:val="22"/>
        </w:rPr>
        <w:t>_______</w:t>
      </w:r>
      <w:r w:rsidRPr="001A3649">
        <w:rPr>
          <w:rFonts w:ascii="Calibri" w:hAnsi="Calibri" w:cs="Calibri"/>
          <w:sz w:val="22"/>
          <w:szCs w:val="22"/>
        </w:rPr>
        <w:t xml:space="preserve"> to the bottom and push more water upwards to freeze</w:t>
      </w:r>
    </w:p>
    <w:p w:rsidR="00F1173F" w:rsidRPr="001A3649" w:rsidRDefault="00F1173F" w:rsidP="001A3649">
      <w:pPr>
        <w:numPr>
          <w:ilvl w:val="0"/>
          <w:numId w:val="4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If ice sank, all water would eventually </w:t>
      </w:r>
      <w:r>
        <w:rPr>
          <w:rFonts w:ascii="Calibri" w:hAnsi="Calibri" w:cs="Calibri"/>
          <w:b/>
          <w:bCs/>
          <w:sz w:val="22"/>
          <w:szCs w:val="22"/>
        </w:rPr>
        <w:t>__________ ____________</w:t>
      </w: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>Water is transparent</w:t>
      </w:r>
    </w:p>
    <w:p w:rsidR="00F1173F" w:rsidRDefault="00F1173F" w:rsidP="001A3649">
      <w:pPr>
        <w:numPr>
          <w:ilvl w:val="0"/>
          <w:numId w:val="4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Allows light to </w:t>
      </w:r>
      <w:r>
        <w:rPr>
          <w:rFonts w:ascii="Calibri" w:hAnsi="Calibri" w:cs="Calibri"/>
          <w:b/>
          <w:bCs/>
          <w:sz w:val="22"/>
          <w:szCs w:val="22"/>
        </w:rPr>
        <w:t>_______________</w:t>
      </w:r>
      <w:r w:rsidRPr="001A364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A3649">
        <w:rPr>
          <w:rFonts w:ascii="Calibri" w:hAnsi="Calibri" w:cs="Calibri"/>
          <w:sz w:val="22"/>
          <w:szCs w:val="22"/>
        </w:rPr>
        <w:t xml:space="preserve">well into water bodies to the </w:t>
      </w:r>
      <w:r>
        <w:rPr>
          <w:rFonts w:ascii="Calibri" w:hAnsi="Calibri" w:cs="Calibri"/>
          <w:b/>
          <w:bCs/>
          <w:sz w:val="22"/>
          <w:szCs w:val="22"/>
        </w:rPr>
        <w:t>_____________</w:t>
      </w:r>
      <w:r w:rsidRPr="001A3649">
        <w:rPr>
          <w:rFonts w:ascii="Calibri" w:hAnsi="Calibri" w:cs="Calibri"/>
          <w:sz w:val="22"/>
          <w:szCs w:val="22"/>
        </w:rPr>
        <w:t xml:space="preserve"> below </w:t>
      </w:r>
    </w:p>
    <w:p w:rsidR="00F1173F" w:rsidRPr="001A3649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>Water is cohesive and adhesive</w:t>
      </w:r>
    </w:p>
    <w:p w:rsidR="00F1173F" w:rsidRPr="001A3649" w:rsidRDefault="00F1173F" w:rsidP="001A3649">
      <w:pPr>
        <w:numPr>
          <w:ilvl w:val="0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___________</w:t>
      </w:r>
      <w:r w:rsidRPr="001A3649">
        <w:rPr>
          <w:rFonts w:ascii="Calibri" w:hAnsi="Calibri" w:cs="Calibri"/>
          <w:sz w:val="22"/>
          <w:szCs w:val="22"/>
        </w:rPr>
        <w:t xml:space="preserve"> means water molecules stick to </w:t>
      </w:r>
      <w:r>
        <w:rPr>
          <w:rFonts w:ascii="Calibri" w:hAnsi="Calibri" w:cs="Calibri"/>
          <w:b/>
          <w:bCs/>
          <w:sz w:val="22"/>
          <w:szCs w:val="22"/>
        </w:rPr>
        <w:t>_________ ____________</w:t>
      </w:r>
    </w:p>
    <w:p w:rsidR="00F1173F" w:rsidRPr="001A3649" w:rsidRDefault="00F1173F" w:rsidP="001A3649">
      <w:pPr>
        <w:numPr>
          <w:ilvl w:val="1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>This is evident because water flows freely, yet water molecules don’t separate from each other</w:t>
      </w:r>
    </w:p>
    <w:p w:rsidR="00F1173F" w:rsidRPr="001A3649" w:rsidRDefault="00F1173F" w:rsidP="001A3649">
      <w:pPr>
        <w:numPr>
          <w:ilvl w:val="1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>Cohesion plays a major role in the transport of water against gravity in plants</w:t>
      </w:r>
    </w:p>
    <w:p w:rsidR="00F1173F" w:rsidRPr="001A3649" w:rsidRDefault="00F1173F" w:rsidP="001A3649">
      <w:pPr>
        <w:numPr>
          <w:ilvl w:val="0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___________</w:t>
      </w:r>
      <w:r w:rsidRPr="001A3649">
        <w:rPr>
          <w:rFonts w:ascii="Calibri" w:hAnsi="Calibri" w:cs="Calibri"/>
          <w:sz w:val="22"/>
          <w:szCs w:val="22"/>
        </w:rPr>
        <w:t xml:space="preserve"> means that water molecules stick to </w:t>
      </w:r>
      <w:r>
        <w:rPr>
          <w:rFonts w:ascii="Calibri" w:hAnsi="Calibri" w:cs="Calibri"/>
          <w:b/>
          <w:bCs/>
          <w:sz w:val="22"/>
          <w:szCs w:val="22"/>
        </w:rPr>
        <w:t>_________ _____________</w:t>
      </w:r>
    </w:p>
    <w:p w:rsidR="00F1173F" w:rsidRPr="001A3649" w:rsidRDefault="00F1173F" w:rsidP="001A3649">
      <w:pPr>
        <w:numPr>
          <w:ilvl w:val="1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>This keeps surfaces moist and lubricated</w:t>
      </w:r>
    </w:p>
    <w:p w:rsidR="00F1173F" w:rsidRPr="001A3649" w:rsidRDefault="00F1173F" w:rsidP="001A3649">
      <w:pPr>
        <w:numPr>
          <w:ilvl w:val="1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>Diffusion of gases occurs much more efficiently across moist surfaces</w:t>
      </w:r>
    </w:p>
    <w:p w:rsidR="00F1173F" w:rsidRDefault="00F1173F" w:rsidP="001A3649">
      <w:pPr>
        <w:numPr>
          <w:ilvl w:val="1"/>
          <w:numId w:val="44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noProof/>
          <w:lang w:eastAsia="zh-CN"/>
        </w:rPr>
        <w:pict>
          <v:shape id="Picture 8" o:spid="_x0000_s1032" type="#_x0000_t75" alt="adhesion-cohesion-2.gif" style="position:absolute;left:0;text-align:left;margin-left:236.25pt;margin-top:24.45pt;width:145.5pt;height:159pt;z-index:-251656192;visibility:visible">
            <v:imagedata r:id="rId16" o:title=""/>
          </v:shape>
        </w:pict>
      </w:r>
      <w:r w:rsidRPr="001A3649">
        <w:rPr>
          <w:rFonts w:ascii="Calibri" w:hAnsi="Calibri" w:cs="Calibri"/>
          <w:sz w:val="22"/>
          <w:szCs w:val="22"/>
        </w:rPr>
        <w:t xml:space="preserve">Adhesion also assists in the transport of water against gravity in plants as water adheres to the walls of vessels </w:t>
      </w: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eastAsia="zh-CN"/>
        </w:rPr>
        <w:pict>
          <v:shape id="Picture 9" o:spid="_x0000_s1033" type="#_x0000_t75" style="position:absolute;margin-left:80.25pt;margin-top:7.1pt;width:134.25pt;height:122.25pt;z-index:-251655168;visibility:visible">
            <v:imagedata r:id="rId17" o:title="" cropleft="3932f" cropright="6554f"/>
          </v:shape>
        </w:pict>
      </w: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F1173F" w:rsidRPr="001A3649" w:rsidRDefault="00F1173F" w:rsidP="001A3649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1A3649">
        <w:rPr>
          <w:rFonts w:ascii="Calibri" w:hAnsi="Calibri" w:cs="Calibri"/>
          <w:b/>
          <w:bCs/>
          <w:sz w:val="22"/>
          <w:szCs w:val="22"/>
        </w:rPr>
        <w:t>Water has a high surface tension</w:t>
      </w:r>
    </w:p>
    <w:p w:rsidR="00F1173F" w:rsidRPr="001A3649" w:rsidRDefault="00F1173F" w:rsidP="001A3649">
      <w:pPr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___________ ____________</w:t>
      </w:r>
      <w:r w:rsidRPr="001A364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A3649">
        <w:rPr>
          <w:rFonts w:ascii="Calibri" w:hAnsi="Calibri" w:cs="Calibri"/>
          <w:sz w:val="22"/>
          <w:szCs w:val="22"/>
        </w:rPr>
        <w:t xml:space="preserve">is a measure of the </w:t>
      </w:r>
      <w:r>
        <w:rPr>
          <w:rFonts w:ascii="Calibri" w:hAnsi="Calibri" w:cs="Calibri"/>
          <w:b/>
          <w:bCs/>
          <w:sz w:val="22"/>
          <w:szCs w:val="22"/>
        </w:rPr>
        <w:t>__________</w:t>
      </w:r>
      <w:r w:rsidRPr="001A3649">
        <w:rPr>
          <w:rFonts w:ascii="Calibri" w:hAnsi="Calibri" w:cs="Calibri"/>
          <w:sz w:val="22"/>
          <w:szCs w:val="22"/>
        </w:rPr>
        <w:t xml:space="preserve">required to stretch or </w:t>
      </w:r>
      <w:r>
        <w:rPr>
          <w:rFonts w:ascii="Calibri" w:hAnsi="Calibri" w:cs="Calibri"/>
          <w:b/>
          <w:bCs/>
          <w:sz w:val="22"/>
          <w:szCs w:val="22"/>
        </w:rPr>
        <w:t>_________ ______ ___________</w:t>
      </w:r>
      <w:r w:rsidRPr="001A3649">
        <w:rPr>
          <w:rFonts w:ascii="Calibri" w:hAnsi="Calibri" w:cs="Calibri"/>
          <w:sz w:val="22"/>
          <w:szCs w:val="22"/>
        </w:rPr>
        <w:t>of a liquid</w:t>
      </w:r>
    </w:p>
    <w:p w:rsidR="00F1173F" w:rsidRPr="001A3649" w:rsidRDefault="00F1173F" w:rsidP="001A3649">
      <w:pPr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Is related to </w:t>
      </w:r>
      <w:r>
        <w:rPr>
          <w:rFonts w:ascii="Calibri" w:hAnsi="Calibri" w:cs="Calibri"/>
          <w:b/>
          <w:bCs/>
          <w:sz w:val="22"/>
          <w:szCs w:val="22"/>
        </w:rPr>
        <w:t>___________</w:t>
      </w:r>
    </w:p>
    <w:p w:rsidR="00F1173F" w:rsidRPr="001A3649" w:rsidRDefault="00F1173F" w:rsidP="001A3649">
      <w:pPr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Water has a higher surface tension than most other liquids because </w:t>
      </w:r>
      <w:r>
        <w:rPr>
          <w:rFonts w:ascii="Calibri" w:hAnsi="Calibri" w:cs="Calibri"/>
          <w:b/>
          <w:bCs/>
          <w:sz w:val="22"/>
          <w:szCs w:val="22"/>
        </w:rPr>
        <w:t>____________ _____________</w:t>
      </w:r>
      <w:r w:rsidRPr="001A364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A3649">
        <w:rPr>
          <w:rFonts w:ascii="Calibri" w:hAnsi="Calibri" w:cs="Calibri"/>
          <w:sz w:val="22"/>
          <w:szCs w:val="22"/>
        </w:rPr>
        <w:t xml:space="preserve">between molecules </w:t>
      </w:r>
      <w:r>
        <w:rPr>
          <w:rFonts w:ascii="Calibri" w:hAnsi="Calibri" w:cs="Calibri"/>
          <w:b/>
          <w:bCs/>
          <w:sz w:val="22"/>
          <w:szCs w:val="22"/>
        </w:rPr>
        <w:t>_________</w:t>
      </w:r>
      <w:r w:rsidRPr="001A3649">
        <w:rPr>
          <w:rFonts w:ascii="Calibri" w:hAnsi="Calibri" w:cs="Calibri"/>
          <w:sz w:val="22"/>
          <w:szCs w:val="22"/>
        </w:rPr>
        <w:t xml:space="preserve"> stretching or breaking</w:t>
      </w:r>
    </w:p>
    <w:p w:rsidR="00F1173F" w:rsidRPr="001C59A0" w:rsidRDefault="00F1173F" w:rsidP="001C59A0">
      <w:pPr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A3649">
        <w:rPr>
          <w:rFonts w:ascii="Calibri" w:hAnsi="Calibri" w:cs="Calibri"/>
          <w:sz w:val="22"/>
          <w:szCs w:val="22"/>
        </w:rPr>
        <w:t xml:space="preserve">Some animals can stand, walk, or run on the surface of the water because of the surface tension </w:t>
      </w:r>
    </w:p>
    <w:p w:rsidR="00F1173F" w:rsidRPr="001C59A0" w:rsidRDefault="00F1173F" w:rsidP="001C59A0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Homework:</w:t>
      </w:r>
    </w:p>
    <w:p w:rsidR="00F1173F" w:rsidRPr="001C59A0" w:rsidRDefault="00F1173F" w:rsidP="001C59A0">
      <w:pPr>
        <w:numPr>
          <w:ilvl w:val="0"/>
          <w:numId w:val="4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C59A0">
        <w:rPr>
          <w:rFonts w:ascii="Calibri" w:hAnsi="Calibri" w:cs="Calibri"/>
          <w:sz w:val="22"/>
          <w:szCs w:val="22"/>
        </w:rPr>
        <w:t>Read pg. 24-28 – Chemistry/properties of Water</w:t>
      </w:r>
    </w:p>
    <w:p w:rsidR="00F1173F" w:rsidRPr="001C59A0" w:rsidRDefault="00F1173F" w:rsidP="001C59A0">
      <w:pPr>
        <w:numPr>
          <w:ilvl w:val="0"/>
          <w:numId w:val="4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1C59A0">
        <w:rPr>
          <w:rFonts w:ascii="Calibri" w:hAnsi="Calibri" w:cs="Calibri"/>
          <w:sz w:val="22"/>
          <w:szCs w:val="22"/>
        </w:rPr>
        <w:t xml:space="preserve">Read pg. 29-30 – Acids, bases, buffers </w:t>
      </w:r>
    </w:p>
    <w:p w:rsidR="00F1173F" w:rsidRPr="001A3649" w:rsidRDefault="00F1173F" w:rsidP="001A3649">
      <w:pPr>
        <w:pStyle w:val="ListParagraph"/>
        <w:spacing w:line="276" w:lineRule="auto"/>
        <w:rPr>
          <w:rFonts w:ascii="Calibri" w:hAnsi="Calibri" w:cs="Calibri"/>
          <w:sz w:val="22"/>
          <w:szCs w:val="22"/>
        </w:rPr>
      </w:pPr>
    </w:p>
    <w:sectPr w:rsidR="00F1173F" w:rsidRPr="001A3649" w:rsidSect="00FA6706">
      <w:headerReference w:type="first" r:id="rId18"/>
      <w:pgSz w:w="12240" w:h="15840"/>
      <w:pgMar w:top="1440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73F" w:rsidRDefault="00F1173F" w:rsidP="005B71ED">
      <w:r>
        <w:separator/>
      </w:r>
    </w:p>
  </w:endnote>
  <w:endnote w:type="continuationSeparator" w:id="1">
    <w:p w:rsidR="00F1173F" w:rsidRDefault="00F1173F" w:rsidP="005B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73F" w:rsidRDefault="00F1173F" w:rsidP="005B71ED">
      <w:r>
        <w:separator/>
      </w:r>
    </w:p>
  </w:footnote>
  <w:footnote w:type="continuationSeparator" w:id="1">
    <w:p w:rsidR="00F1173F" w:rsidRDefault="00F1173F" w:rsidP="005B7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3F" w:rsidRPr="00725006" w:rsidRDefault="00F1173F" w:rsidP="00725006">
    <w:pPr>
      <w:pStyle w:val="Header"/>
      <w:jc w:val="both"/>
      <w:rPr>
        <w:b/>
        <w:bCs/>
        <w:sz w:val="20"/>
        <w:szCs w:val="20"/>
      </w:rPr>
    </w:pPr>
    <w:r>
      <w:rPr>
        <w:b/>
        <w:bCs/>
        <w:sz w:val="20"/>
        <w:szCs w:val="20"/>
      </w:rPr>
      <w:t>Unit 2 - Biochemistry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4B8B"/>
    <w:multiLevelType w:val="hybridMultilevel"/>
    <w:tmpl w:val="C82E1F7C"/>
    <w:lvl w:ilvl="0" w:tplc="1C5EA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2F1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9C12EB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265E2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8FFE7B9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915E40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CC2D9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D2A0D0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97C481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07545F5E"/>
    <w:multiLevelType w:val="hybridMultilevel"/>
    <w:tmpl w:val="EE1AEE96"/>
    <w:lvl w:ilvl="0" w:tplc="70504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6DE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2AAC2A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50A8B8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E66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24D8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ECCC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B6F8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2B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D0304"/>
    <w:multiLevelType w:val="hybridMultilevel"/>
    <w:tmpl w:val="BE520508"/>
    <w:lvl w:ilvl="0" w:tplc="4AF28A6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B4DA96A8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E62F95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DB29E2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E2F45F2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5A850D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3E488E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10ABB3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B66B54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">
    <w:nsid w:val="11256E8E"/>
    <w:multiLevelType w:val="hybridMultilevel"/>
    <w:tmpl w:val="C7B2A9D0"/>
    <w:lvl w:ilvl="0" w:tplc="6B5AD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76FC76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B03EB7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D0C3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235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C24D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BAF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EA1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5EE7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9F50FB"/>
    <w:multiLevelType w:val="hybridMultilevel"/>
    <w:tmpl w:val="FF82C0C2"/>
    <w:lvl w:ilvl="0" w:tplc="8D14AB3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8484882">
      <w:start w:val="108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A58C27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432D2D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E126FB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0A0484F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27C4F15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2E85D0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0AEEFB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5">
    <w:nsid w:val="198B2237"/>
    <w:multiLevelType w:val="hybridMultilevel"/>
    <w:tmpl w:val="B986F6C0"/>
    <w:lvl w:ilvl="0" w:tplc="CD327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C0AE57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3D240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F99EDF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628AB0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4978FA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FF62D8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B1520A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2D869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6">
    <w:nsid w:val="1B651C69"/>
    <w:multiLevelType w:val="hybridMultilevel"/>
    <w:tmpl w:val="4C386C20"/>
    <w:lvl w:ilvl="0" w:tplc="9A7AE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B168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7E66D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6A2E9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B8EC3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05677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D9E1D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7CA0D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E06F1C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1BDF6A95"/>
    <w:multiLevelType w:val="hybridMultilevel"/>
    <w:tmpl w:val="23C80322"/>
    <w:lvl w:ilvl="0" w:tplc="A6103042">
      <w:start w:val="1"/>
      <w:numFmt w:val="bullet"/>
      <w:lvlText w:val=""/>
      <w:lvlJc w:val="left"/>
      <w:pPr>
        <w:tabs>
          <w:tab w:val="num" w:pos="1494"/>
        </w:tabs>
        <w:ind w:left="1494" w:hanging="360"/>
      </w:pPr>
      <w:rPr>
        <w:rFonts w:ascii="Wingdings 2" w:hAnsi="Wingdings 2" w:cs="Wingdings 2" w:hint="default"/>
      </w:rPr>
    </w:lvl>
    <w:lvl w:ilvl="1" w:tplc="E4260A20">
      <w:start w:val="2142"/>
      <w:numFmt w:val="bullet"/>
      <w:lvlText w:val="•"/>
      <w:lvlJc w:val="left"/>
      <w:pPr>
        <w:tabs>
          <w:tab w:val="num" w:pos="2214"/>
        </w:tabs>
        <w:ind w:left="2214" w:hanging="360"/>
      </w:pPr>
      <w:rPr>
        <w:rFonts w:ascii="Times New Roman" w:hAnsi="Times New Roman" w:cs="Times New Roman" w:hint="default"/>
      </w:rPr>
    </w:lvl>
    <w:lvl w:ilvl="2" w:tplc="D200E26C">
      <w:start w:val="1"/>
      <w:numFmt w:val="bullet"/>
      <w:lvlText w:val=""/>
      <w:lvlJc w:val="left"/>
      <w:pPr>
        <w:tabs>
          <w:tab w:val="num" w:pos="2934"/>
        </w:tabs>
        <w:ind w:left="2934" w:hanging="360"/>
      </w:pPr>
      <w:rPr>
        <w:rFonts w:ascii="Wingdings 2" w:hAnsi="Wingdings 2" w:cs="Wingdings 2" w:hint="default"/>
      </w:rPr>
    </w:lvl>
    <w:lvl w:ilvl="3" w:tplc="0BC874E6">
      <w:start w:val="1"/>
      <w:numFmt w:val="bullet"/>
      <w:lvlText w:val=""/>
      <w:lvlJc w:val="left"/>
      <w:pPr>
        <w:tabs>
          <w:tab w:val="num" w:pos="3654"/>
        </w:tabs>
        <w:ind w:left="3654" w:hanging="360"/>
      </w:pPr>
      <w:rPr>
        <w:rFonts w:ascii="Wingdings 2" w:hAnsi="Wingdings 2" w:cs="Wingdings 2" w:hint="default"/>
      </w:rPr>
    </w:lvl>
    <w:lvl w:ilvl="4" w:tplc="21D2DCF4">
      <w:start w:val="1"/>
      <w:numFmt w:val="bullet"/>
      <w:lvlText w:val=""/>
      <w:lvlJc w:val="left"/>
      <w:pPr>
        <w:tabs>
          <w:tab w:val="num" w:pos="4374"/>
        </w:tabs>
        <w:ind w:left="4374" w:hanging="360"/>
      </w:pPr>
      <w:rPr>
        <w:rFonts w:ascii="Wingdings 2" w:hAnsi="Wingdings 2" w:cs="Wingdings 2" w:hint="default"/>
      </w:rPr>
    </w:lvl>
    <w:lvl w:ilvl="5" w:tplc="20D29524">
      <w:start w:val="1"/>
      <w:numFmt w:val="bullet"/>
      <w:lvlText w:val=""/>
      <w:lvlJc w:val="left"/>
      <w:pPr>
        <w:tabs>
          <w:tab w:val="num" w:pos="5094"/>
        </w:tabs>
        <w:ind w:left="5094" w:hanging="360"/>
      </w:pPr>
      <w:rPr>
        <w:rFonts w:ascii="Wingdings 2" w:hAnsi="Wingdings 2" w:cs="Wingdings 2" w:hint="default"/>
      </w:rPr>
    </w:lvl>
    <w:lvl w:ilvl="6" w:tplc="FF2263FE">
      <w:start w:val="1"/>
      <w:numFmt w:val="bullet"/>
      <w:lvlText w:val=""/>
      <w:lvlJc w:val="left"/>
      <w:pPr>
        <w:tabs>
          <w:tab w:val="num" w:pos="5814"/>
        </w:tabs>
        <w:ind w:left="5814" w:hanging="360"/>
      </w:pPr>
      <w:rPr>
        <w:rFonts w:ascii="Wingdings 2" w:hAnsi="Wingdings 2" w:cs="Wingdings 2" w:hint="default"/>
      </w:rPr>
    </w:lvl>
    <w:lvl w:ilvl="7" w:tplc="80FCC844">
      <w:start w:val="1"/>
      <w:numFmt w:val="bullet"/>
      <w:lvlText w:val=""/>
      <w:lvlJc w:val="left"/>
      <w:pPr>
        <w:tabs>
          <w:tab w:val="num" w:pos="6534"/>
        </w:tabs>
        <w:ind w:left="6534" w:hanging="360"/>
      </w:pPr>
      <w:rPr>
        <w:rFonts w:ascii="Wingdings 2" w:hAnsi="Wingdings 2" w:cs="Wingdings 2" w:hint="default"/>
      </w:rPr>
    </w:lvl>
    <w:lvl w:ilvl="8" w:tplc="74E6F808">
      <w:start w:val="1"/>
      <w:numFmt w:val="bullet"/>
      <w:lvlText w:val=""/>
      <w:lvlJc w:val="left"/>
      <w:pPr>
        <w:tabs>
          <w:tab w:val="num" w:pos="7254"/>
        </w:tabs>
        <w:ind w:left="7254" w:hanging="360"/>
      </w:pPr>
      <w:rPr>
        <w:rFonts w:ascii="Wingdings 2" w:hAnsi="Wingdings 2" w:cs="Wingdings 2" w:hint="default"/>
      </w:rPr>
    </w:lvl>
  </w:abstractNum>
  <w:abstractNum w:abstractNumId="8">
    <w:nsid w:val="1F011546"/>
    <w:multiLevelType w:val="hybridMultilevel"/>
    <w:tmpl w:val="BE9A945A"/>
    <w:lvl w:ilvl="0" w:tplc="E910CA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822C8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DBCB64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5FC5E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4AFAB98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A7ECFF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7FCEF3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E40BF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05E2A82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6E611C"/>
    <w:multiLevelType w:val="hybridMultilevel"/>
    <w:tmpl w:val="95B25402"/>
    <w:lvl w:ilvl="0" w:tplc="63C29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3844F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BB148F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834CA4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DB969D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19E91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D0D406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09E26C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9AC4EE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0">
    <w:nsid w:val="23580D48"/>
    <w:multiLevelType w:val="hybridMultilevel"/>
    <w:tmpl w:val="47A2868C"/>
    <w:lvl w:ilvl="0" w:tplc="1C5EB6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A8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2442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0A1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E059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A2D5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10D5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08E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08BC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AC3DC9"/>
    <w:multiLevelType w:val="hybridMultilevel"/>
    <w:tmpl w:val="F7E23A36"/>
    <w:lvl w:ilvl="0" w:tplc="92FEC3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065D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2C6DE0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27E5A0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55A1D5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B8895C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266923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45416F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A1AA38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2">
    <w:nsid w:val="320352E1"/>
    <w:multiLevelType w:val="hybridMultilevel"/>
    <w:tmpl w:val="B106C83E"/>
    <w:lvl w:ilvl="0" w:tplc="7DB8699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B786250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896A43C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3A897D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B6EBDC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7F64DF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BB4CB3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ED0374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72E5BE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3">
    <w:nsid w:val="32F05908"/>
    <w:multiLevelType w:val="hybridMultilevel"/>
    <w:tmpl w:val="BE7291F2"/>
    <w:lvl w:ilvl="0" w:tplc="911677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5B264E20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869EE1C2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794CE3D8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62442684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1A4EA316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2B5CBDC0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0E8EB4CE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B47A57BE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4">
    <w:nsid w:val="33383300"/>
    <w:multiLevelType w:val="hybridMultilevel"/>
    <w:tmpl w:val="A8F42B14"/>
    <w:lvl w:ilvl="0" w:tplc="EA649A5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46FCBE50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85EAE84A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FEEEAA18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D84C69C8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A08213D0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90B63762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1FDCC496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47505FAE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5">
    <w:nsid w:val="35233624"/>
    <w:multiLevelType w:val="hybridMultilevel"/>
    <w:tmpl w:val="9774E914"/>
    <w:lvl w:ilvl="0" w:tplc="63F896D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05CFFC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420B04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7CCDFB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B14696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9614098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6610D18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D7AC9C3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F8A6ED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6">
    <w:nsid w:val="375F056D"/>
    <w:multiLevelType w:val="hybridMultilevel"/>
    <w:tmpl w:val="8F344364"/>
    <w:lvl w:ilvl="0" w:tplc="A8DE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5CA454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CE2B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F410C5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26BAF6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AEEC10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76B8FD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CED0AB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A002FA6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7">
    <w:nsid w:val="38043892"/>
    <w:multiLevelType w:val="hybridMultilevel"/>
    <w:tmpl w:val="CE76282C"/>
    <w:lvl w:ilvl="0" w:tplc="7EAE64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AF48AC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61C64C4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92ECC4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A082D3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3C43BB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ABA766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93FA4AB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D6AC52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8">
    <w:nsid w:val="38787F9C"/>
    <w:multiLevelType w:val="hybridMultilevel"/>
    <w:tmpl w:val="BD3AD294"/>
    <w:lvl w:ilvl="0" w:tplc="F9CCBF3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B988344A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4C42DCA0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6C78C3C0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44562B0E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06E01B58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81123902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6A78FCA0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17A3EF8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9">
    <w:nsid w:val="41A50808"/>
    <w:multiLevelType w:val="hybridMultilevel"/>
    <w:tmpl w:val="AF9458B0"/>
    <w:lvl w:ilvl="0" w:tplc="AFEEF32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EE8075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A12BD9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EE8997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D3E0D8D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0765FF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AA0380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58E116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508EB01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0">
    <w:nsid w:val="49FA2F7E"/>
    <w:multiLevelType w:val="hybridMultilevel"/>
    <w:tmpl w:val="4BE61FF8"/>
    <w:lvl w:ilvl="0" w:tplc="F370A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A6C60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8C2C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B8620D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1110F1C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36621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B07C10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28D004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9620F1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1">
    <w:nsid w:val="4AD8059D"/>
    <w:multiLevelType w:val="hybridMultilevel"/>
    <w:tmpl w:val="FA6CBA44"/>
    <w:lvl w:ilvl="0" w:tplc="3CE6B3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A6E8BA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0A1AEF3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B7E23C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F37A199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1EE597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9B0C08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8F6F01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A6A4636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2">
    <w:nsid w:val="4F6802DC"/>
    <w:multiLevelType w:val="hybridMultilevel"/>
    <w:tmpl w:val="B3A69686"/>
    <w:lvl w:ilvl="0" w:tplc="F7DA08B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31981F2C">
      <w:start w:val="9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5CF8056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886C2C0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42270A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5D06E2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BCE227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3806D7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11C72C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3">
    <w:nsid w:val="52CE623D"/>
    <w:multiLevelType w:val="hybridMultilevel"/>
    <w:tmpl w:val="25AA5D38"/>
    <w:lvl w:ilvl="0" w:tplc="87BCCDC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68CF41A">
      <w:start w:val="143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09C4F6A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A5E83ED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49F0FD8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BAACC84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3B64A1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44CB7D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1B862C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4">
    <w:nsid w:val="54371080"/>
    <w:multiLevelType w:val="hybridMultilevel"/>
    <w:tmpl w:val="809A2C40"/>
    <w:lvl w:ilvl="0" w:tplc="0534EF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93C090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CB283F6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676B44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B384589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02EE80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02C289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0B22B2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5C0A5F6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5">
    <w:nsid w:val="55380668"/>
    <w:multiLevelType w:val="hybridMultilevel"/>
    <w:tmpl w:val="E376E076"/>
    <w:lvl w:ilvl="0" w:tplc="92FC56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DC605D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51E9A2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3F6879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0E6C58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390AA1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D86AEB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CDC984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AEB01AF2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6">
    <w:nsid w:val="55EA352C"/>
    <w:multiLevelType w:val="hybridMultilevel"/>
    <w:tmpl w:val="225C70F8"/>
    <w:lvl w:ilvl="0" w:tplc="74A41E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AE81B48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242DFD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B2A259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AA6D4B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3EA168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BB147F7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4A2DAE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AC4E662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7">
    <w:nsid w:val="565076E5"/>
    <w:multiLevelType w:val="hybridMultilevel"/>
    <w:tmpl w:val="02EA23B4"/>
    <w:lvl w:ilvl="0" w:tplc="2ADA65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B225724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652CA22A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5187546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7EAADD2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85E05680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DC5C6914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10EE478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7FE276EA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8">
    <w:nsid w:val="570817F0"/>
    <w:multiLevelType w:val="hybridMultilevel"/>
    <w:tmpl w:val="142C3056"/>
    <w:lvl w:ilvl="0" w:tplc="99365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366A0F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36AA9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8E20C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530AA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98BAA7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208273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8906173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DCA090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9">
    <w:nsid w:val="59914805"/>
    <w:multiLevelType w:val="hybridMultilevel"/>
    <w:tmpl w:val="53B6F91E"/>
    <w:lvl w:ilvl="0" w:tplc="A84A8AF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6F2C3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DEC5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2023AC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12008C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64FFB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5847FB4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F7CDC5C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204908A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A6467"/>
    <w:multiLevelType w:val="hybridMultilevel"/>
    <w:tmpl w:val="353809E0"/>
    <w:lvl w:ilvl="0" w:tplc="3DEABF8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63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18C1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BA63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8C6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0C21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10E1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5A8C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E27C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7214E1"/>
    <w:multiLevelType w:val="hybridMultilevel"/>
    <w:tmpl w:val="3BF462B8"/>
    <w:lvl w:ilvl="0" w:tplc="94668B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C9CF41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D349BE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B308BE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9B82A2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BD10C01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4AADD1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D62F92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16E6DE56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2">
    <w:nsid w:val="5E96746B"/>
    <w:multiLevelType w:val="hybridMultilevel"/>
    <w:tmpl w:val="F02A20EC"/>
    <w:lvl w:ilvl="0" w:tplc="5504E2B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3124BE3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EC0ED5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A64189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43EE707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AC26E32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34AE5B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BC83C5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AF84D922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3">
    <w:nsid w:val="5E9C4F8B"/>
    <w:multiLevelType w:val="hybridMultilevel"/>
    <w:tmpl w:val="771CFE60"/>
    <w:lvl w:ilvl="0" w:tplc="5164CC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340F4A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EF0144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A6324B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D261FE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D36925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03ACD3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A3CB4F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B2C6C1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4">
    <w:nsid w:val="5F7F6188"/>
    <w:multiLevelType w:val="hybridMultilevel"/>
    <w:tmpl w:val="EAF68F8E"/>
    <w:lvl w:ilvl="0" w:tplc="B1B26AF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3D00EC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C08E945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D9DEB2F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9C0E75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AC26E8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62723BC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63E8F9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A15E2B3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5">
    <w:nsid w:val="5F8D682E"/>
    <w:multiLevelType w:val="hybridMultilevel"/>
    <w:tmpl w:val="D366799E"/>
    <w:lvl w:ilvl="0" w:tplc="2822F44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A9E82B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D70A2D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8D928370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C36C04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A64194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3C42FDD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BCAA3BA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E83CE5B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6">
    <w:nsid w:val="602B1824"/>
    <w:multiLevelType w:val="hybridMultilevel"/>
    <w:tmpl w:val="B69CF08E"/>
    <w:lvl w:ilvl="0" w:tplc="1B68AA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ACA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1CF2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B22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024B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AC17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5272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405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A61B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164B7D"/>
    <w:multiLevelType w:val="hybridMultilevel"/>
    <w:tmpl w:val="953A5D90"/>
    <w:lvl w:ilvl="0" w:tplc="DC2E948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C02EE5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01E867E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EA00B6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6C0601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822A136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642101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BC87DD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C024F72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8">
    <w:nsid w:val="65443A3B"/>
    <w:multiLevelType w:val="hybridMultilevel"/>
    <w:tmpl w:val="6E34602E"/>
    <w:lvl w:ilvl="0" w:tplc="54E44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38D466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AFF032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AF4C8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D362D4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AC640A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F01E33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366AD5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35E1B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9">
    <w:nsid w:val="68821826"/>
    <w:multiLevelType w:val="hybridMultilevel"/>
    <w:tmpl w:val="1DB4F548"/>
    <w:lvl w:ilvl="0" w:tplc="4AF28A6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EFC1612"/>
    <w:multiLevelType w:val="hybridMultilevel"/>
    <w:tmpl w:val="F0268776"/>
    <w:lvl w:ilvl="0" w:tplc="4D76FC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DF80E95E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691837B6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A2C4E122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01C21E6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F4701596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6CE04E36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F0E2D47A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05BAFFEA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41">
    <w:nsid w:val="744E2F7D"/>
    <w:multiLevelType w:val="hybridMultilevel"/>
    <w:tmpl w:val="CB4A68CA"/>
    <w:lvl w:ilvl="0" w:tplc="8BEC8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C3C85942">
      <w:start w:val="13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B4161F70">
      <w:start w:val="13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837825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2CFE6D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E63076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02AC00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D6540F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EC6437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2">
    <w:nsid w:val="75FB7CD5"/>
    <w:multiLevelType w:val="hybridMultilevel"/>
    <w:tmpl w:val="B7B8C25A"/>
    <w:lvl w:ilvl="0" w:tplc="A09AA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CC0EE1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2DC4F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4120B4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110C7B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58CA16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25B059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CAD87E8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988E221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3">
    <w:nsid w:val="79D36FE8"/>
    <w:multiLevelType w:val="hybridMultilevel"/>
    <w:tmpl w:val="C1C09BAA"/>
    <w:lvl w:ilvl="0" w:tplc="6D0A7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1A6E7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204685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D2581A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F1004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903837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9F864E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1EFAD3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22B6172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4">
    <w:nsid w:val="7D2709CF"/>
    <w:multiLevelType w:val="hybridMultilevel"/>
    <w:tmpl w:val="F7CE5662"/>
    <w:lvl w:ilvl="0" w:tplc="86C8319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3B020ED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34EFDE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C98E89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FFF60ED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F0C50D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36F47DA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4FEEEC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2C247C6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45">
    <w:nsid w:val="7F134CF3"/>
    <w:multiLevelType w:val="hybridMultilevel"/>
    <w:tmpl w:val="7D26AFEE"/>
    <w:lvl w:ilvl="0" w:tplc="4D76FC76">
      <w:start w:val="1"/>
      <w:numFmt w:val="bullet"/>
      <w:lvlText w:val=""/>
      <w:lvlJc w:val="left"/>
      <w:pPr>
        <w:ind w:left="720" w:hanging="360"/>
      </w:pPr>
      <w:rPr>
        <w:rFonts w:ascii="Wingdings 2" w:hAnsi="Wingdings 2" w:cs="Wingdings 2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43"/>
  </w:num>
  <w:num w:numId="5">
    <w:abstractNumId w:val="0"/>
  </w:num>
  <w:num w:numId="6">
    <w:abstractNumId w:val="38"/>
  </w:num>
  <w:num w:numId="7">
    <w:abstractNumId w:val="28"/>
  </w:num>
  <w:num w:numId="8">
    <w:abstractNumId w:val="16"/>
  </w:num>
  <w:num w:numId="9">
    <w:abstractNumId w:val="42"/>
  </w:num>
  <w:num w:numId="10">
    <w:abstractNumId w:val="41"/>
  </w:num>
  <w:num w:numId="11">
    <w:abstractNumId w:val="40"/>
  </w:num>
  <w:num w:numId="12">
    <w:abstractNumId w:val="18"/>
  </w:num>
  <w:num w:numId="13">
    <w:abstractNumId w:val="11"/>
  </w:num>
  <w:num w:numId="14">
    <w:abstractNumId w:val="45"/>
  </w:num>
  <w:num w:numId="15">
    <w:abstractNumId w:val="6"/>
  </w:num>
  <w:num w:numId="16">
    <w:abstractNumId w:val="1"/>
  </w:num>
  <w:num w:numId="17">
    <w:abstractNumId w:val="3"/>
  </w:num>
  <w:num w:numId="18">
    <w:abstractNumId w:val="36"/>
  </w:num>
  <w:num w:numId="19">
    <w:abstractNumId w:val="30"/>
  </w:num>
  <w:num w:numId="20">
    <w:abstractNumId w:val="10"/>
  </w:num>
  <w:num w:numId="21">
    <w:abstractNumId w:val="13"/>
  </w:num>
  <w:num w:numId="22">
    <w:abstractNumId w:val="8"/>
  </w:num>
  <w:num w:numId="23">
    <w:abstractNumId w:val="29"/>
  </w:num>
  <w:num w:numId="24">
    <w:abstractNumId w:val="7"/>
  </w:num>
  <w:num w:numId="25">
    <w:abstractNumId w:val="14"/>
  </w:num>
  <w:num w:numId="26">
    <w:abstractNumId w:val="27"/>
  </w:num>
  <w:num w:numId="27">
    <w:abstractNumId w:val="22"/>
  </w:num>
  <w:num w:numId="28">
    <w:abstractNumId w:val="4"/>
  </w:num>
  <w:num w:numId="29">
    <w:abstractNumId w:val="17"/>
  </w:num>
  <w:num w:numId="30">
    <w:abstractNumId w:val="44"/>
  </w:num>
  <w:num w:numId="31">
    <w:abstractNumId w:val="24"/>
  </w:num>
  <w:num w:numId="32">
    <w:abstractNumId w:val="37"/>
  </w:num>
  <w:num w:numId="33">
    <w:abstractNumId w:val="34"/>
  </w:num>
  <w:num w:numId="34">
    <w:abstractNumId w:val="19"/>
  </w:num>
  <w:num w:numId="35">
    <w:abstractNumId w:val="2"/>
  </w:num>
  <w:num w:numId="36">
    <w:abstractNumId w:val="25"/>
  </w:num>
  <w:num w:numId="37">
    <w:abstractNumId w:val="39"/>
  </w:num>
  <w:num w:numId="38">
    <w:abstractNumId w:val="15"/>
  </w:num>
  <w:num w:numId="39">
    <w:abstractNumId w:val="21"/>
  </w:num>
  <w:num w:numId="40">
    <w:abstractNumId w:val="35"/>
  </w:num>
  <w:num w:numId="41">
    <w:abstractNumId w:val="32"/>
  </w:num>
  <w:num w:numId="42">
    <w:abstractNumId w:val="12"/>
  </w:num>
  <w:num w:numId="43">
    <w:abstractNumId w:val="26"/>
  </w:num>
  <w:num w:numId="44">
    <w:abstractNumId w:val="23"/>
  </w:num>
  <w:num w:numId="45">
    <w:abstractNumId w:val="31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8B0"/>
    <w:rsid w:val="000005D7"/>
    <w:rsid w:val="0003424F"/>
    <w:rsid w:val="00041E0F"/>
    <w:rsid w:val="00045590"/>
    <w:rsid w:val="00087266"/>
    <w:rsid w:val="000E657B"/>
    <w:rsid w:val="00132AC3"/>
    <w:rsid w:val="00153443"/>
    <w:rsid w:val="001A3649"/>
    <w:rsid w:val="001C134F"/>
    <w:rsid w:val="001C59A0"/>
    <w:rsid w:val="003416A4"/>
    <w:rsid w:val="00351EA7"/>
    <w:rsid w:val="003C652A"/>
    <w:rsid w:val="003E08B0"/>
    <w:rsid w:val="003F34F3"/>
    <w:rsid w:val="004B406B"/>
    <w:rsid w:val="004B69B2"/>
    <w:rsid w:val="00514EE6"/>
    <w:rsid w:val="005B71ED"/>
    <w:rsid w:val="005D3008"/>
    <w:rsid w:val="006313F6"/>
    <w:rsid w:val="00725006"/>
    <w:rsid w:val="0075488A"/>
    <w:rsid w:val="0078783F"/>
    <w:rsid w:val="008714BE"/>
    <w:rsid w:val="0087415A"/>
    <w:rsid w:val="0088201F"/>
    <w:rsid w:val="008A2F3D"/>
    <w:rsid w:val="00912C43"/>
    <w:rsid w:val="00912EC1"/>
    <w:rsid w:val="00960352"/>
    <w:rsid w:val="00983699"/>
    <w:rsid w:val="009C557D"/>
    <w:rsid w:val="00A56CC2"/>
    <w:rsid w:val="00AB3919"/>
    <w:rsid w:val="00AE538C"/>
    <w:rsid w:val="00B412C4"/>
    <w:rsid w:val="00B44937"/>
    <w:rsid w:val="00B94B3C"/>
    <w:rsid w:val="00BA1F5C"/>
    <w:rsid w:val="00BB0CA5"/>
    <w:rsid w:val="00BF118D"/>
    <w:rsid w:val="00C57CEB"/>
    <w:rsid w:val="00CF459A"/>
    <w:rsid w:val="00D17231"/>
    <w:rsid w:val="00D30415"/>
    <w:rsid w:val="00D443C0"/>
    <w:rsid w:val="00D6749C"/>
    <w:rsid w:val="00DD0610"/>
    <w:rsid w:val="00E00F68"/>
    <w:rsid w:val="00E25BE2"/>
    <w:rsid w:val="00E85888"/>
    <w:rsid w:val="00F1173F"/>
    <w:rsid w:val="00FA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7B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08B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69B2"/>
    <w:rPr>
      <w:rFonts w:ascii="Tahom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1ED"/>
  </w:style>
  <w:style w:type="paragraph" w:styleId="Footer">
    <w:name w:val="footer"/>
    <w:basedOn w:val="Normal"/>
    <w:link w:val="Foot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1ED"/>
  </w:style>
  <w:style w:type="paragraph" w:styleId="ListParagraph">
    <w:name w:val="List Paragraph"/>
    <w:basedOn w:val="Normal"/>
    <w:uiPriority w:val="99"/>
    <w:qFormat/>
    <w:rsid w:val="00153443"/>
    <w:pPr>
      <w:ind w:left="720"/>
    </w:pPr>
  </w:style>
  <w:style w:type="paragraph" w:styleId="NormalWeb">
    <w:name w:val="Normal (Web)"/>
    <w:basedOn w:val="Normal"/>
    <w:uiPriority w:val="99"/>
    <w:semiHidden/>
    <w:rsid w:val="00FA6706"/>
    <w:pPr>
      <w:spacing w:before="100" w:beforeAutospacing="1" w:after="100" w:afterAutospacing="1"/>
    </w:pPr>
    <w:rPr>
      <w:rFonts w:eastAsia="宋体"/>
      <w:lang w:val="en-CA" w:eastAsia="en-CA"/>
    </w:rPr>
  </w:style>
  <w:style w:type="character" w:styleId="Hyperlink">
    <w:name w:val="Hyperlink"/>
    <w:basedOn w:val="DefaultParagraphFont"/>
    <w:uiPriority w:val="99"/>
    <w:rsid w:val="001A36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2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5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9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64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03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08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21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1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29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38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1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7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7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38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48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9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334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4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programs.northlandcollege.edu/biology/Biology1111/animations/dissolve.htm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programs.northlandcollege.edu/biology/Biology1111/animations/dissolve.html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programs.northlandcollege.edu/biology/Biology1111/animations/dissolv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959</Words>
  <Characters>5469</Characters>
  <Application>Microsoft Office Outlook</Application>
  <DocSecurity>0</DocSecurity>
  <Lines>0</Lines>
  <Paragraphs>0</Paragraphs>
  <ScaleCrop>false</ScaleCrop>
  <Company>MBS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ECOSYSTEMS</dc:title>
  <dc:subject/>
  <dc:creator>MBS-TEACHER</dc:creator>
  <cp:keywords/>
  <dc:description/>
  <cp:lastModifiedBy>jsj</cp:lastModifiedBy>
  <cp:revision>4</cp:revision>
  <cp:lastPrinted>2008-12-04T00:23:00Z</cp:lastPrinted>
  <dcterms:created xsi:type="dcterms:W3CDTF">2012-09-11T06:18:00Z</dcterms:created>
  <dcterms:modified xsi:type="dcterms:W3CDTF">2014-05-13T05:47:00Z</dcterms:modified>
</cp:coreProperties>
</file>